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49" w:type="dxa"/>
        <w:tblInd w:w="-743" w:type="dxa"/>
        <w:tblLook w:val="00A0"/>
      </w:tblPr>
      <w:tblGrid>
        <w:gridCol w:w="566"/>
        <w:gridCol w:w="3280"/>
        <w:gridCol w:w="3968"/>
        <w:gridCol w:w="2835"/>
      </w:tblGrid>
      <w:tr w:rsidR="009B31E3" w:rsidTr="008D5846">
        <w:trPr>
          <w:trHeight w:val="285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B31E3" w:rsidRDefault="009B31E3">
            <w:pPr>
              <w:rPr>
                <w:rFonts w:ascii="Tahoma" w:hAnsi="Tahoma" w:cs="Tahoma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B31E3" w:rsidRDefault="009B31E3">
            <w:pPr>
              <w:rPr>
                <w:rFonts w:ascii="Tahoma" w:hAnsi="Tahoma" w:cs="Tahoma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B31E3" w:rsidRDefault="009B31E3">
            <w:pPr>
              <w:rPr>
                <w:rFonts w:ascii="Tahoma" w:hAnsi="Tahoma" w:cs="Tahoma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B31E3" w:rsidRPr="003B4C03" w:rsidRDefault="009B31E3">
            <w:pPr>
              <w:jc w:val="right"/>
            </w:pPr>
            <w:r w:rsidRPr="003B4C03">
              <w:rPr>
                <w:sz w:val="22"/>
                <w:szCs w:val="22"/>
              </w:rPr>
              <w:t>Приложение №1</w:t>
            </w:r>
          </w:p>
        </w:tc>
      </w:tr>
      <w:tr w:rsidR="009B31E3" w:rsidRPr="00345166" w:rsidTr="008D5846">
        <w:trPr>
          <w:trHeight w:val="285"/>
        </w:trPr>
        <w:tc>
          <w:tcPr>
            <w:tcW w:w="1064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B31E3" w:rsidRPr="00345166" w:rsidRDefault="009B31E3">
            <w:pPr>
              <w:jc w:val="center"/>
              <w:rPr>
                <w:b/>
                <w:bCs/>
                <w:sz w:val="20"/>
                <w:szCs w:val="20"/>
              </w:rPr>
            </w:pPr>
            <w:r w:rsidRPr="00345166">
              <w:rPr>
                <w:b/>
                <w:bCs/>
                <w:sz w:val="20"/>
                <w:szCs w:val="20"/>
              </w:rPr>
              <w:t xml:space="preserve"> ПРЕДЛОЖЕНИЕ</w:t>
            </w:r>
            <w:r>
              <w:rPr>
                <w:b/>
                <w:bCs/>
                <w:sz w:val="20"/>
                <w:szCs w:val="20"/>
              </w:rPr>
              <w:t xml:space="preserve"> УЧАСТНИКА ЗАПРОСА ПРЕДЛОЖЕНИЙ</w:t>
            </w:r>
          </w:p>
        </w:tc>
      </w:tr>
      <w:tr w:rsidR="009B31E3" w:rsidRPr="00345166" w:rsidTr="008D5846">
        <w:trPr>
          <w:trHeight w:val="285"/>
        </w:trPr>
        <w:tc>
          <w:tcPr>
            <w:tcW w:w="1064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B31E3" w:rsidRPr="00345166" w:rsidRDefault="009B31E3" w:rsidP="00774898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906BB0">
              <w:t xml:space="preserve">Изучив Извещение о проведении открытого запроса предложений № </w:t>
            </w:r>
            <w:r>
              <w:t>___</w:t>
            </w:r>
            <w:r>
              <w:rPr>
                <w:color w:val="000000"/>
              </w:rPr>
              <w:t xml:space="preserve">/25.03.2013, </w:t>
            </w:r>
            <w:r w:rsidRPr="00906BB0">
              <w:t xml:space="preserve">опубликованное на официальном Интернет </w:t>
            </w:r>
            <w:r>
              <w:t>–</w:t>
            </w:r>
            <w:r w:rsidRPr="00906BB0">
              <w:t xml:space="preserve"> сайте</w:t>
            </w:r>
            <w:r>
              <w:t xml:space="preserve"> филиала «35 СРЗ» ОАО «ЦС «Звёздочка»</w:t>
            </w:r>
            <w:r w:rsidRPr="00EB0AB5">
              <w:rPr>
                <w:b/>
              </w:rPr>
              <w:t>(</w:t>
            </w:r>
            <w:hyperlink r:id="rId5" w:history="1">
              <w:r w:rsidRPr="00D84962">
                <w:rPr>
                  <w:rStyle w:val="Hyperlink"/>
                  <w:b/>
                  <w:lang w:val="en-US"/>
                </w:rPr>
                <w:t>www</w:t>
              </w:r>
              <w:r w:rsidRPr="00D84962">
                <w:rPr>
                  <w:rStyle w:val="Hyperlink"/>
                  <w:b/>
                </w:rPr>
                <w:t>.</w:t>
              </w:r>
              <w:r w:rsidRPr="00533ACA">
                <w:rPr>
                  <w:rStyle w:val="Hyperlink"/>
                  <w:b/>
                </w:rPr>
                <w:t>35</w:t>
              </w:r>
              <w:r w:rsidRPr="00D84962">
                <w:rPr>
                  <w:rStyle w:val="Hyperlink"/>
                  <w:b/>
                  <w:lang w:val="en-US"/>
                </w:rPr>
                <w:t>srz</w:t>
              </w:r>
              <w:r w:rsidRPr="00D84962">
                <w:rPr>
                  <w:rStyle w:val="Hyperlink"/>
                  <w:b/>
                </w:rPr>
                <w:t>.</w:t>
              </w:r>
              <w:r w:rsidRPr="00D84962">
                <w:rPr>
                  <w:rStyle w:val="Hyperlink"/>
                  <w:b/>
                  <w:lang w:val="en-US"/>
                </w:rPr>
                <w:t>ru</w:t>
              </w:r>
            </w:hyperlink>
            <w:r w:rsidRPr="00EB0AB5">
              <w:rPr>
                <w:b/>
              </w:rPr>
              <w:t>)</w:t>
            </w:r>
            <w:r>
              <w:rPr>
                <w:b/>
              </w:rPr>
              <w:t xml:space="preserve"> _____________________________</w:t>
            </w:r>
            <w:r w:rsidRPr="00345166">
              <w:rPr>
                <w:b/>
                <w:bCs/>
                <w:color w:val="FF0000"/>
                <w:sz w:val="20"/>
                <w:szCs w:val="20"/>
              </w:rPr>
              <w:t>(наименование участника ) - обязательное заполнение</w:t>
            </w:r>
            <w:r w:rsidRPr="00906BB0">
              <w:t>предлагаем заключить договор</w:t>
            </w:r>
            <w:r>
              <w:t xml:space="preserve"> </w:t>
            </w:r>
            <w:r w:rsidRPr="003B5BCF">
              <w:rPr>
                <w:bCs/>
              </w:rPr>
              <w:t>на</w:t>
            </w:r>
            <w:r>
              <w:rPr>
                <w:b/>
                <w:bCs/>
                <w:i/>
              </w:rPr>
              <w:t xml:space="preserve"> ______________________________________________  </w:t>
            </w:r>
            <w:r w:rsidRPr="00FA060F">
              <w:t xml:space="preserve">на условиях </w:t>
            </w:r>
            <w:r>
              <w:t xml:space="preserve">изложенных в настоящем </w:t>
            </w:r>
            <w:r w:rsidRPr="00FA060F">
              <w:t>коммерческим</w:t>
            </w:r>
            <w:r>
              <w:t xml:space="preserve"> предложением</w:t>
            </w:r>
          </w:p>
        </w:tc>
      </w:tr>
      <w:tr w:rsidR="009B31E3" w:rsidRPr="00345166" w:rsidTr="008D5846">
        <w:trPr>
          <w:trHeight w:val="285"/>
        </w:trPr>
        <w:tc>
          <w:tcPr>
            <w:tcW w:w="1064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B31E3" w:rsidRPr="00345166" w:rsidRDefault="009B31E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B31E3" w:rsidRPr="00345166" w:rsidTr="008D5846">
        <w:trPr>
          <w:trHeight w:val="615"/>
        </w:trPr>
        <w:tc>
          <w:tcPr>
            <w:tcW w:w="1064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B31E3" w:rsidRPr="00345166" w:rsidRDefault="009B31E3">
            <w:pPr>
              <w:jc w:val="center"/>
              <w:rPr>
                <w:color w:val="FF0000"/>
                <w:sz w:val="20"/>
                <w:szCs w:val="20"/>
              </w:rPr>
            </w:pPr>
            <w:r w:rsidRPr="00345166">
              <w:rPr>
                <w:color w:val="FF0000"/>
                <w:sz w:val="20"/>
                <w:szCs w:val="20"/>
              </w:rPr>
              <w:t>(Наименование участника)</w:t>
            </w:r>
            <w:r w:rsidRPr="00345166">
              <w:rPr>
                <w:sz w:val="20"/>
                <w:szCs w:val="20"/>
              </w:rPr>
              <w:t xml:space="preserve"> предлагает ОАО «ЦС «Звездочка» заключить договор поставки товара на условиях, изложенных в настоящем предложении и иных документах, входящих в состав коммерческого предложения</w:t>
            </w:r>
          </w:p>
        </w:tc>
      </w:tr>
      <w:tr w:rsidR="009B31E3" w:rsidRPr="00345166" w:rsidTr="008D5846">
        <w:trPr>
          <w:trHeight w:val="28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1E3" w:rsidRPr="00345166" w:rsidRDefault="009B31E3">
            <w:pPr>
              <w:rPr>
                <w:sz w:val="20"/>
                <w:szCs w:val="20"/>
              </w:rPr>
            </w:pPr>
            <w:r w:rsidRPr="00345166">
              <w:rPr>
                <w:sz w:val="20"/>
                <w:szCs w:val="20"/>
              </w:rPr>
              <w:t>п/п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1E3" w:rsidRPr="00345166" w:rsidRDefault="009B31E3">
            <w:pPr>
              <w:jc w:val="center"/>
              <w:rPr>
                <w:sz w:val="20"/>
                <w:szCs w:val="20"/>
              </w:rPr>
            </w:pPr>
            <w:r w:rsidRPr="00345166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1E3" w:rsidRPr="00345166" w:rsidRDefault="009B31E3">
            <w:pPr>
              <w:jc w:val="center"/>
              <w:rPr>
                <w:sz w:val="20"/>
                <w:szCs w:val="20"/>
              </w:rPr>
            </w:pPr>
            <w:r w:rsidRPr="00345166">
              <w:rPr>
                <w:sz w:val="20"/>
                <w:szCs w:val="20"/>
              </w:rPr>
              <w:t>Требование организатора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1E3" w:rsidRPr="00345166" w:rsidRDefault="009B31E3">
            <w:pPr>
              <w:jc w:val="center"/>
              <w:rPr>
                <w:sz w:val="20"/>
                <w:szCs w:val="20"/>
              </w:rPr>
            </w:pPr>
            <w:r w:rsidRPr="00345166">
              <w:rPr>
                <w:sz w:val="20"/>
                <w:szCs w:val="20"/>
              </w:rPr>
              <w:t>Предложение участника</w:t>
            </w:r>
          </w:p>
        </w:tc>
      </w:tr>
      <w:tr w:rsidR="009B31E3" w:rsidRPr="00345166" w:rsidTr="008D5846">
        <w:trPr>
          <w:trHeight w:val="28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1E3" w:rsidRPr="00345166" w:rsidRDefault="009B31E3" w:rsidP="003B4C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1E3" w:rsidRPr="00345166" w:rsidRDefault="009B31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1E3" w:rsidRPr="00345166" w:rsidRDefault="009B31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1E3" w:rsidRPr="00345166" w:rsidRDefault="009B31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9B31E3" w:rsidRPr="00345166" w:rsidTr="008D5846">
        <w:trPr>
          <w:trHeight w:val="82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1E3" w:rsidRPr="00345166" w:rsidRDefault="009B31E3">
            <w:pPr>
              <w:jc w:val="center"/>
              <w:rPr>
                <w:sz w:val="20"/>
                <w:szCs w:val="20"/>
              </w:rPr>
            </w:pPr>
            <w:r w:rsidRPr="00345166">
              <w:rPr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1E3" w:rsidRPr="00345166" w:rsidRDefault="009B31E3">
            <w:pPr>
              <w:rPr>
                <w:b/>
                <w:bCs/>
                <w:sz w:val="20"/>
                <w:szCs w:val="20"/>
              </w:rPr>
            </w:pPr>
            <w:r w:rsidRPr="00345166">
              <w:rPr>
                <w:b/>
                <w:bCs/>
                <w:sz w:val="20"/>
                <w:szCs w:val="20"/>
              </w:rPr>
              <w:t>Наименование товаров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1E3" w:rsidRPr="00345166" w:rsidRDefault="009B31E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Рейдовый буксир «РБ-198»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1E3" w:rsidRPr="00345166" w:rsidRDefault="009B31E3">
            <w:pPr>
              <w:jc w:val="center"/>
              <w:rPr>
                <w:sz w:val="20"/>
                <w:szCs w:val="20"/>
              </w:rPr>
            </w:pPr>
            <w:r w:rsidRPr="00345166">
              <w:rPr>
                <w:sz w:val="20"/>
                <w:szCs w:val="20"/>
              </w:rPr>
              <w:t> </w:t>
            </w:r>
          </w:p>
        </w:tc>
      </w:tr>
      <w:tr w:rsidR="009B31E3" w:rsidRPr="00345166" w:rsidTr="008D5846">
        <w:trPr>
          <w:trHeight w:val="9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1E3" w:rsidRPr="00345166" w:rsidRDefault="009B31E3">
            <w:pPr>
              <w:jc w:val="center"/>
              <w:rPr>
                <w:sz w:val="20"/>
                <w:szCs w:val="20"/>
              </w:rPr>
            </w:pPr>
            <w:r w:rsidRPr="00345166">
              <w:rPr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1E3" w:rsidRPr="00345166" w:rsidRDefault="009B31E3">
            <w:pPr>
              <w:rPr>
                <w:b/>
                <w:bCs/>
                <w:sz w:val="20"/>
                <w:szCs w:val="20"/>
              </w:rPr>
            </w:pPr>
            <w:r w:rsidRPr="00345166">
              <w:rPr>
                <w:b/>
                <w:bCs/>
                <w:sz w:val="20"/>
                <w:szCs w:val="20"/>
              </w:rPr>
              <w:t>Краткое описание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1E3" w:rsidRDefault="009B31E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Длина – 24,36м.</w:t>
            </w:r>
          </w:p>
          <w:p w:rsidR="009B31E3" w:rsidRDefault="009B31E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Ширина – </w:t>
            </w:r>
            <w:smartTag w:uri="urn:schemas-microsoft-com:office:smarttags" w:element="metricconverter">
              <w:smartTagPr>
                <w:attr w:name="ProductID" w:val="7,16 м"/>
              </w:smartTagPr>
              <w:r>
                <w:rPr>
                  <w:b/>
                  <w:bCs/>
                  <w:sz w:val="20"/>
                  <w:szCs w:val="20"/>
                </w:rPr>
                <w:t>7,16 м</w:t>
              </w:r>
            </w:smartTag>
            <w:r>
              <w:rPr>
                <w:b/>
                <w:bCs/>
                <w:sz w:val="20"/>
                <w:szCs w:val="20"/>
              </w:rPr>
              <w:t>.</w:t>
            </w:r>
          </w:p>
          <w:p w:rsidR="009B31E3" w:rsidRDefault="009B31E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Проект 737-К</w:t>
            </w:r>
          </w:p>
          <w:p w:rsidR="009B31E3" w:rsidRDefault="009B31E3" w:rsidP="003B5BC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Год постройки 1971</w:t>
            </w:r>
          </w:p>
          <w:p w:rsidR="009B31E3" w:rsidRPr="00345166" w:rsidRDefault="009B31E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 крыльчатых движителей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1E3" w:rsidRPr="00345166" w:rsidRDefault="009B31E3" w:rsidP="00345166">
            <w:pPr>
              <w:ind w:left="-483" w:firstLine="483"/>
              <w:jc w:val="center"/>
              <w:rPr>
                <w:sz w:val="20"/>
                <w:szCs w:val="20"/>
              </w:rPr>
            </w:pPr>
            <w:r w:rsidRPr="00345166">
              <w:rPr>
                <w:sz w:val="20"/>
                <w:szCs w:val="20"/>
              </w:rPr>
              <w:t> </w:t>
            </w:r>
          </w:p>
        </w:tc>
      </w:tr>
      <w:tr w:rsidR="009B31E3" w:rsidRPr="00345166" w:rsidTr="008D5846">
        <w:trPr>
          <w:trHeight w:val="247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1E3" w:rsidRPr="00345166" w:rsidRDefault="009B31E3">
            <w:pPr>
              <w:jc w:val="center"/>
              <w:rPr>
                <w:sz w:val="20"/>
                <w:szCs w:val="20"/>
              </w:rPr>
            </w:pPr>
            <w:r w:rsidRPr="00345166">
              <w:rPr>
                <w:sz w:val="20"/>
                <w:szCs w:val="20"/>
              </w:rPr>
              <w:t>3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1E3" w:rsidRPr="00345166" w:rsidRDefault="009B31E3">
            <w:pPr>
              <w:rPr>
                <w:b/>
                <w:bCs/>
                <w:sz w:val="20"/>
                <w:szCs w:val="20"/>
              </w:rPr>
            </w:pPr>
            <w:r w:rsidRPr="00345166">
              <w:rPr>
                <w:b/>
                <w:bCs/>
                <w:sz w:val="20"/>
                <w:szCs w:val="20"/>
              </w:rPr>
              <w:t xml:space="preserve">Условия и сроки оплаты: </w:t>
            </w:r>
            <w:r w:rsidRPr="00345166"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- предоплата/по факту поставки товаров, выполнения работ, оказания услуг                                                                                                                                                                                                                      - срок/график оплаты                                 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1E3" w:rsidRDefault="009B31E3" w:rsidP="003B4C03">
            <w:pPr>
              <w:jc w:val="center"/>
              <w:rPr>
                <w:b/>
                <w:sz w:val="20"/>
                <w:szCs w:val="20"/>
              </w:rPr>
            </w:pPr>
            <w:r w:rsidRPr="003B4C03">
              <w:rPr>
                <w:b/>
                <w:sz w:val="20"/>
                <w:szCs w:val="20"/>
              </w:rPr>
              <w:t xml:space="preserve">Покупатель обязуется осуществить </w:t>
            </w:r>
          </w:p>
          <w:p w:rsidR="009B31E3" w:rsidRDefault="009B31E3" w:rsidP="003B4C03">
            <w:pPr>
              <w:jc w:val="center"/>
              <w:rPr>
                <w:b/>
                <w:bCs/>
                <w:sz w:val="20"/>
                <w:szCs w:val="20"/>
              </w:rPr>
            </w:pPr>
            <w:r w:rsidRPr="003B4C03">
              <w:rPr>
                <w:b/>
                <w:sz w:val="20"/>
                <w:szCs w:val="20"/>
              </w:rPr>
              <w:t xml:space="preserve">100 % предоплату за </w:t>
            </w:r>
            <w:r>
              <w:rPr>
                <w:b/>
                <w:sz w:val="20"/>
                <w:szCs w:val="20"/>
              </w:rPr>
              <w:t>товар Продавца.</w:t>
            </w:r>
            <w:r w:rsidRPr="00345166">
              <w:rPr>
                <w:b/>
                <w:bCs/>
                <w:sz w:val="20"/>
                <w:szCs w:val="20"/>
              </w:rPr>
              <w:t xml:space="preserve"> Покупатель осуществляет расчёт за поставленный товар в течение </w:t>
            </w:r>
            <w:r>
              <w:rPr>
                <w:b/>
                <w:bCs/>
                <w:sz w:val="20"/>
                <w:szCs w:val="20"/>
              </w:rPr>
              <w:t>10</w:t>
            </w:r>
            <w:r w:rsidRPr="00345166">
              <w:rPr>
                <w:b/>
                <w:bCs/>
                <w:sz w:val="20"/>
                <w:szCs w:val="20"/>
              </w:rPr>
              <w:t xml:space="preserve"> банковских дней с момента осуществления приёмки товара по количеству и качеству покупателем и получения от поставщика счёта-фактуры и товарной накладной. Цена фиксирована на весь срок действия коммерческого предложения и после заключения договора пересмотру не подлежит. </w:t>
            </w:r>
          </w:p>
          <w:p w:rsidR="009B31E3" w:rsidRPr="003B4C03" w:rsidRDefault="009B31E3" w:rsidP="003B4C03">
            <w:pPr>
              <w:jc w:val="center"/>
              <w:rPr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1E3" w:rsidRPr="00345166" w:rsidRDefault="009B31E3">
            <w:pPr>
              <w:jc w:val="center"/>
              <w:rPr>
                <w:color w:val="FF0000"/>
                <w:sz w:val="20"/>
                <w:szCs w:val="20"/>
              </w:rPr>
            </w:pPr>
            <w:r w:rsidRPr="00345166">
              <w:rPr>
                <w:color w:val="FF0000"/>
                <w:sz w:val="20"/>
                <w:szCs w:val="20"/>
              </w:rPr>
              <w:t> </w:t>
            </w:r>
          </w:p>
        </w:tc>
      </w:tr>
      <w:tr w:rsidR="009B31E3" w:rsidRPr="00345166" w:rsidTr="008D5846">
        <w:trPr>
          <w:trHeight w:val="1731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1E3" w:rsidRPr="00345166" w:rsidRDefault="009B31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1E3" w:rsidRPr="00345166" w:rsidRDefault="009B31E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Условия демонтажа и выгрузки крыльчатых движителей рейдового буксира «РБ-198»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1E3" w:rsidRDefault="009B31E3" w:rsidP="00D721D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После осуществления 100% предоплаты товара, Покупатель демонтирует и выгружает крыльчатые движители своими силами. Передает Продавцу  крыльчатые движители по акту приема-передачи в течение 20 дней.</w:t>
            </w:r>
          </w:p>
          <w:p w:rsidR="009B31E3" w:rsidRDefault="009B31E3" w:rsidP="00D721D5">
            <w:pPr>
              <w:jc w:val="center"/>
              <w:rPr>
                <w:b/>
                <w:sz w:val="20"/>
                <w:szCs w:val="20"/>
              </w:rPr>
            </w:pPr>
            <w:r w:rsidRPr="002B1CAB">
              <w:rPr>
                <w:b/>
                <w:sz w:val="20"/>
                <w:szCs w:val="20"/>
              </w:rPr>
              <w:t xml:space="preserve">Покупатель имеет возможность произвести демонтаж крыльчатых движителей, как на своей территории, так и на территории Продавца.  </w:t>
            </w:r>
          </w:p>
          <w:p w:rsidR="009B31E3" w:rsidRPr="002B1CAB" w:rsidRDefault="009B31E3" w:rsidP="00D721D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 случае, если демонтаж производится на территории Продавца, Покупатель обязуется заключить с Продавцом договор на оказание услуг по использованию инфраструктуры Продавца.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1E3" w:rsidRPr="00345166" w:rsidRDefault="009B31E3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*</w:t>
            </w:r>
          </w:p>
        </w:tc>
      </w:tr>
      <w:tr w:rsidR="009B31E3" w:rsidRPr="00345166" w:rsidTr="008D5846">
        <w:trPr>
          <w:trHeight w:val="1679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1E3" w:rsidRPr="00345166" w:rsidRDefault="009B31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1E3" w:rsidRPr="00345166" w:rsidRDefault="009B31E3">
            <w:pPr>
              <w:rPr>
                <w:b/>
                <w:bCs/>
                <w:sz w:val="20"/>
                <w:szCs w:val="20"/>
              </w:rPr>
            </w:pPr>
            <w:r w:rsidRPr="00345166">
              <w:rPr>
                <w:b/>
                <w:bCs/>
                <w:sz w:val="20"/>
                <w:szCs w:val="20"/>
              </w:rPr>
              <w:t>Условия поста</w:t>
            </w:r>
            <w:r>
              <w:rPr>
                <w:b/>
                <w:bCs/>
                <w:sz w:val="20"/>
                <w:szCs w:val="20"/>
              </w:rPr>
              <w:t xml:space="preserve">вки товаров, выполнения работ, </w:t>
            </w:r>
            <w:r w:rsidRPr="00345166">
              <w:rPr>
                <w:b/>
                <w:bCs/>
                <w:sz w:val="20"/>
                <w:szCs w:val="20"/>
              </w:rPr>
              <w:t>оказания услуг:                                                                               товары</w:t>
            </w:r>
            <w:r w:rsidRPr="00345166">
              <w:rPr>
                <w:sz w:val="20"/>
                <w:szCs w:val="20"/>
              </w:rPr>
              <w:t xml:space="preserve"> - точное место поставки, способ доставки, порядок перехода права собственности и др. 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1E3" w:rsidRPr="00345166" w:rsidRDefault="009B31E3" w:rsidP="003B4C0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самовывоз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1E3" w:rsidRPr="00345166" w:rsidRDefault="009B31E3" w:rsidP="003B4C03">
            <w:pPr>
              <w:rPr>
                <w:color w:val="FF0000"/>
                <w:sz w:val="20"/>
                <w:szCs w:val="20"/>
              </w:rPr>
            </w:pPr>
            <w:r w:rsidRPr="00345166">
              <w:rPr>
                <w:color w:val="FF0000"/>
                <w:sz w:val="20"/>
                <w:szCs w:val="20"/>
              </w:rPr>
              <w:t> </w:t>
            </w:r>
          </w:p>
        </w:tc>
      </w:tr>
      <w:tr w:rsidR="009B31E3" w:rsidRPr="00345166" w:rsidTr="008D5846">
        <w:trPr>
          <w:trHeight w:val="28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1E3" w:rsidRPr="00345166" w:rsidRDefault="009B31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1E3" w:rsidRPr="00345166" w:rsidRDefault="009B31E3" w:rsidP="000946D2">
            <w:pPr>
              <w:rPr>
                <w:sz w:val="20"/>
                <w:szCs w:val="20"/>
              </w:rPr>
            </w:pPr>
            <w:r w:rsidRPr="00345166">
              <w:rPr>
                <w:sz w:val="20"/>
                <w:szCs w:val="20"/>
              </w:rPr>
              <w:t>Срок (график)</w:t>
            </w:r>
            <w:r>
              <w:rPr>
                <w:sz w:val="20"/>
                <w:szCs w:val="20"/>
              </w:rPr>
              <w:t>реализации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1E3" w:rsidRPr="00345166" w:rsidRDefault="009B31E3" w:rsidP="000946D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 31.05.2013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1E3" w:rsidRPr="00345166" w:rsidRDefault="009B31E3">
            <w:pPr>
              <w:jc w:val="center"/>
              <w:rPr>
                <w:sz w:val="20"/>
                <w:szCs w:val="20"/>
              </w:rPr>
            </w:pPr>
            <w:r w:rsidRPr="00345166">
              <w:rPr>
                <w:sz w:val="20"/>
                <w:szCs w:val="20"/>
              </w:rPr>
              <w:t> </w:t>
            </w:r>
          </w:p>
        </w:tc>
      </w:tr>
      <w:tr w:rsidR="009B31E3" w:rsidRPr="00345166" w:rsidTr="008D5846">
        <w:trPr>
          <w:trHeight w:val="28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1E3" w:rsidRPr="00345166" w:rsidRDefault="009B31E3" w:rsidP="008778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1E3" w:rsidRPr="00345166" w:rsidRDefault="009B31E3" w:rsidP="008778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1E3" w:rsidRPr="00345166" w:rsidRDefault="009B31E3" w:rsidP="008778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1E3" w:rsidRPr="00345166" w:rsidRDefault="009B31E3" w:rsidP="008778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9B31E3" w:rsidRPr="00345166" w:rsidTr="008D5846">
        <w:trPr>
          <w:trHeight w:val="45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1E3" w:rsidRPr="00345166" w:rsidRDefault="009B31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1E3" w:rsidRPr="00345166" w:rsidRDefault="009B31E3">
            <w:pPr>
              <w:rPr>
                <w:sz w:val="20"/>
                <w:szCs w:val="20"/>
              </w:rPr>
            </w:pPr>
            <w:r w:rsidRPr="00345166">
              <w:rPr>
                <w:sz w:val="20"/>
                <w:szCs w:val="20"/>
              </w:rPr>
              <w:t>Дополнительные требования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1E3" w:rsidRPr="00345166" w:rsidRDefault="009B31E3" w:rsidP="000946D2">
            <w:pPr>
              <w:jc w:val="center"/>
              <w:rPr>
                <w:sz w:val="20"/>
                <w:szCs w:val="20"/>
              </w:rPr>
            </w:pPr>
            <w:r w:rsidRPr="00345166">
              <w:rPr>
                <w:sz w:val="20"/>
                <w:szCs w:val="20"/>
              </w:rPr>
              <w:br/>
            </w:r>
            <w:r>
              <w:rPr>
                <w:b/>
                <w:bCs/>
                <w:sz w:val="20"/>
                <w:szCs w:val="20"/>
              </w:rPr>
              <w:t>возможны коммерческие переговоры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1E3" w:rsidRPr="00345166" w:rsidRDefault="009B31E3">
            <w:pPr>
              <w:jc w:val="center"/>
              <w:rPr>
                <w:sz w:val="20"/>
                <w:szCs w:val="20"/>
              </w:rPr>
            </w:pPr>
            <w:r w:rsidRPr="00345166">
              <w:rPr>
                <w:sz w:val="20"/>
                <w:szCs w:val="20"/>
              </w:rPr>
              <w:t> </w:t>
            </w:r>
          </w:p>
        </w:tc>
      </w:tr>
      <w:tr w:rsidR="009B31E3" w:rsidRPr="00345166" w:rsidTr="008D5846">
        <w:trPr>
          <w:trHeight w:val="57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1E3" w:rsidRPr="00345166" w:rsidRDefault="009B31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1E3" w:rsidRPr="00345166" w:rsidRDefault="009B31E3">
            <w:pPr>
              <w:rPr>
                <w:sz w:val="20"/>
                <w:szCs w:val="20"/>
              </w:rPr>
            </w:pPr>
            <w:r w:rsidRPr="00345166">
              <w:rPr>
                <w:sz w:val="20"/>
                <w:szCs w:val="20"/>
              </w:rPr>
              <w:t xml:space="preserve">Срок действия коммерческого предложения 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1E3" w:rsidRPr="00345166" w:rsidRDefault="009B31E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45166">
              <w:rPr>
                <w:b/>
                <w:bCs/>
                <w:color w:val="000000"/>
                <w:sz w:val="20"/>
                <w:szCs w:val="20"/>
              </w:rPr>
              <w:t>до заключения договора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1E3" w:rsidRPr="00345166" w:rsidRDefault="009B31E3">
            <w:pPr>
              <w:jc w:val="center"/>
              <w:rPr>
                <w:sz w:val="20"/>
                <w:szCs w:val="20"/>
              </w:rPr>
            </w:pPr>
            <w:r w:rsidRPr="00345166">
              <w:rPr>
                <w:sz w:val="20"/>
                <w:szCs w:val="20"/>
              </w:rPr>
              <w:t> </w:t>
            </w:r>
          </w:p>
        </w:tc>
      </w:tr>
      <w:tr w:rsidR="009B31E3" w:rsidRPr="00345166" w:rsidTr="008D5846">
        <w:trPr>
          <w:trHeight w:val="529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1E3" w:rsidRPr="00345166" w:rsidRDefault="009B31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1E3" w:rsidRPr="00345166" w:rsidRDefault="009B31E3">
            <w:pPr>
              <w:rPr>
                <w:sz w:val="20"/>
                <w:szCs w:val="20"/>
              </w:rPr>
            </w:pPr>
            <w:r w:rsidRPr="00345166">
              <w:rPr>
                <w:sz w:val="20"/>
                <w:szCs w:val="20"/>
              </w:rPr>
              <w:t>Документы обязательные к предоставлению при подаче предложения (лицензии, разрешения, документы на кач-во</w:t>
            </w:r>
            <w:r>
              <w:rPr>
                <w:sz w:val="20"/>
                <w:szCs w:val="20"/>
              </w:rPr>
              <w:t>)</w:t>
            </w:r>
            <w:r w:rsidRPr="00345166">
              <w:rPr>
                <w:sz w:val="20"/>
                <w:szCs w:val="20"/>
              </w:rPr>
              <w:t xml:space="preserve"> 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31E3" w:rsidRPr="00345166" w:rsidRDefault="009B31E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4516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31E3" w:rsidRPr="00345166" w:rsidRDefault="009B31E3">
            <w:pPr>
              <w:rPr>
                <w:sz w:val="20"/>
                <w:szCs w:val="20"/>
              </w:rPr>
            </w:pPr>
            <w:r w:rsidRPr="00345166">
              <w:rPr>
                <w:sz w:val="20"/>
                <w:szCs w:val="20"/>
              </w:rPr>
              <w:t> </w:t>
            </w:r>
          </w:p>
        </w:tc>
      </w:tr>
      <w:tr w:rsidR="009B31E3" w:rsidRPr="00345166" w:rsidTr="008D5846">
        <w:trPr>
          <w:trHeight w:val="1142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1E3" w:rsidRPr="00345166" w:rsidRDefault="009B31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1E3" w:rsidRPr="00345166" w:rsidRDefault="009B31E3">
            <w:pPr>
              <w:rPr>
                <w:b/>
                <w:bCs/>
                <w:sz w:val="20"/>
                <w:szCs w:val="20"/>
              </w:rPr>
            </w:pPr>
            <w:r w:rsidRPr="00345166">
              <w:rPr>
                <w:b/>
                <w:bCs/>
                <w:sz w:val="20"/>
                <w:szCs w:val="20"/>
              </w:rPr>
              <w:t>Документы для допуска к участию в торговой процедуре: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1E3" w:rsidRPr="00345166" w:rsidRDefault="009B31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**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1E3" w:rsidRPr="00345166" w:rsidRDefault="009B31E3">
            <w:pPr>
              <w:jc w:val="center"/>
              <w:rPr>
                <w:color w:val="FF0000"/>
                <w:sz w:val="20"/>
                <w:szCs w:val="20"/>
              </w:rPr>
            </w:pPr>
            <w:r w:rsidRPr="00345166">
              <w:rPr>
                <w:color w:val="FF0000"/>
                <w:sz w:val="20"/>
                <w:szCs w:val="20"/>
              </w:rPr>
              <w:t> </w:t>
            </w:r>
          </w:p>
        </w:tc>
      </w:tr>
      <w:tr w:rsidR="009B31E3" w:rsidRPr="00345166" w:rsidTr="008D5846">
        <w:trPr>
          <w:trHeight w:val="135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1E3" w:rsidRPr="00345166" w:rsidRDefault="009B31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  <w:r w:rsidRPr="00345166">
              <w:rPr>
                <w:sz w:val="20"/>
                <w:szCs w:val="20"/>
              </w:rPr>
              <w:t>1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31E3" w:rsidRPr="00345166" w:rsidRDefault="009B31E3">
            <w:pPr>
              <w:rPr>
                <w:sz w:val="20"/>
                <w:szCs w:val="20"/>
              </w:rPr>
            </w:pPr>
            <w:r w:rsidRPr="00345166">
              <w:rPr>
                <w:sz w:val="20"/>
                <w:szCs w:val="20"/>
              </w:rPr>
              <w:t xml:space="preserve">Копия выписки из ЕГРЮЛ/ЕГРИП </w:t>
            </w:r>
            <w:r w:rsidRPr="00345166">
              <w:rPr>
                <w:color w:val="FF0000"/>
                <w:sz w:val="20"/>
                <w:szCs w:val="20"/>
              </w:rPr>
              <w:t>полученные не ранее, чем за три месяца до даты размещения на сайте извещения о проведении запроса коммерческих предложений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1E3" w:rsidRPr="00345166" w:rsidRDefault="009B31E3">
            <w:pPr>
              <w:jc w:val="center"/>
              <w:rPr>
                <w:sz w:val="20"/>
                <w:szCs w:val="20"/>
              </w:rPr>
            </w:pPr>
            <w:r w:rsidRPr="00345166">
              <w:rPr>
                <w:sz w:val="20"/>
                <w:szCs w:val="20"/>
              </w:rPr>
              <w:t>Обязательное предоставление</w:t>
            </w:r>
            <w:bookmarkStart w:id="0" w:name="_GoBack"/>
            <w:bookmarkEnd w:id="0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1E3" w:rsidRPr="00345166" w:rsidRDefault="009B31E3">
            <w:pPr>
              <w:jc w:val="center"/>
              <w:rPr>
                <w:sz w:val="20"/>
                <w:szCs w:val="20"/>
              </w:rPr>
            </w:pPr>
            <w:r w:rsidRPr="00345166">
              <w:rPr>
                <w:sz w:val="20"/>
                <w:szCs w:val="20"/>
              </w:rPr>
              <w:t> </w:t>
            </w:r>
          </w:p>
        </w:tc>
      </w:tr>
      <w:tr w:rsidR="009B31E3" w:rsidRPr="00345166" w:rsidTr="008D5846">
        <w:trPr>
          <w:trHeight w:val="67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1E3" w:rsidRPr="00345166" w:rsidRDefault="009B31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  <w:r w:rsidRPr="00345166">
              <w:rPr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31E3" w:rsidRPr="00345166" w:rsidRDefault="009B31E3">
            <w:pPr>
              <w:rPr>
                <w:sz w:val="20"/>
                <w:szCs w:val="20"/>
              </w:rPr>
            </w:pPr>
            <w:r w:rsidRPr="00345166">
              <w:rPr>
                <w:sz w:val="20"/>
                <w:szCs w:val="20"/>
              </w:rPr>
              <w:t xml:space="preserve">Документ, подтверждающий полномочия лица, действующего от имени участника 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1E3" w:rsidRPr="00345166" w:rsidRDefault="009B31E3">
            <w:pPr>
              <w:jc w:val="center"/>
              <w:rPr>
                <w:sz w:val="20"/>
                <w:szCs w:val="20"/>
              </w:rPr>
            </w:pPr>
            <w:r w:rsidRPr="00345166">
              <w:rPr>
                <w:sz w:val="20"/>
                <w:szCs w:val="20"/>
              </w:rPr>
              <w:t>Обязательное предоставление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1E3" w:rsidRPr="00345166" w:rsidRDefault="009B31E3">
            <w:pPr>
              <w:jc w:val="center"/>
              <w:rPr>
                <w:sz w:val="20"/>
                <w:szCs w:val="20"/>
              </w:rPr>
            </w:pPr>
            <w:r w:rsidRPr="00345166">
              <w:rPr>
                <w:sz w:val="20"/>
                <w:szCs w:val="20"/>
              </w:rPr>
              <w:t> </w:t>
            </w:r>
          </w:p>
        </w:tc>
      </w:tr>
      <w:tr w:rsidR="009B31E3" w:rsidRPr="00345166" w:rsidTr="008D5846">
        <w:trPr>
          <w:trHeight w:val="67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1E3" w:rsidRPr="00345166" w:rsidRDefault="009B31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  <w:r w:rsidRPr="00345166">
              <w:rPr>
                <w:sz w:val="20"/>
                <w:szCs w:val="20"/>
              </w:rPr>
              <w:t>3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31E3" w:rsidRPr="00345166" w:rsidRDefault="009B31E3">
            <w:pPr>
              <w:rPr>
                <w:sz w:val="20"/>
                <w:szCs w:val="20"/>
              </w:rPr>
            </w:pPr>
            <w:r w:rsidRPr="00345166">
              <w:rPr>
                <w:sz w:val="20"/>
                <w:szCs w:val="20"/>
              </w:rPr>
              <w:t>Копия приказа, протокола собрания учредителей о назначении руководителя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1E3" w:rsidRPr="00345166" w:rsidRDefault="009B31E3">
            <w:pPr>
              <w:jc w:val="center"/>
              <w:rPr>
                <w:sz w:val="20"/>
                <w:szCs w:val="20"/>
              </w:rPr>
            </w:pPr>
            <w:r w:rsidRPr="00345166">
              <w:rPr>
                <w:sz w:val="20"/>
                <w:szCs w:val="20"/>
              </w:rPr>
              <w:t>Обязательное предоставление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1E3" w:rsidRPr="00345166" w:rsidRDefault="009B31E3">
            <w:pPr>
              <w:jc w:val="center"/>
              <w:rPr>
                <w:sz w:val="20"/>
                <w:szCs w:val="20"/>
              </w:rPr>
            </w:pPr>
            <w:r w:rsidRPr="00345166">
              <w:rPr>
                <w:sz w:val="20"/>
                <w:szCs w:val="20"/>
              </w:rPr>
              <w:t> </w:t>
            </w:r>
          </w:p>
        </w:tc>
      </w:tr>
      <w:tr w:rsidR="009B31E3" w:rsidRPr="00345166" w:rsidTr="008D5846">
        <w:trPr>
          <w:trHeight w:val="45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1E3" w:rsidRPr="00345166" w:rsidRDefault="009B31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  <w:r w:rsidRPr="00345166">
              <w:rPr>
                <w:sz w:val="20"/>
                <w:szCs w:val="20"/>
              </w:rPr>
              <w:t>4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31E3" w:rsidRPr="00345166" w:rsidRDefault="009B31E3">
            <w:pPr>
              <w:rPr>
                <w:sz w:val="20"/>
                <w:szCs w:val="20"/>
              </w:rPr>
            </w:pPr>
            <w:r w:rsidRPr="00345166">
              <w:rPr>
                <w:sz w:val="20"/>
                <w:szCs w:val="20"/>
              </w:rPr>
              <w:t>Доверенность на право подписания договора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1E3" w:rsidRPr="00345166" w:rsidRDefault="009B31E3">
            <w:pPr>
              <w:jc w:val="center"/>
              <w:rPr>
                <w:sz w:val="20"/>
                <w:szCs w:val="20"/>
              </w:rPr>
            </w:pPr>
            <w:r w:rsidRPr="00345166">
              <w:rPr>
                <w:sz w:val="20"/>
                <w:szCs w:val="20"/>
              </w:rPr>
              <w:t>Обязательное предоставление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1E3" w:rsidRPr="00345166" w:rsidRDefault="009B31E3">
            <w:pPr>
              <w:jc w:val="center"/>
              <w:rPr>
                <w:sz w:val="20"/>
                <w:szCs w:val="20"/>
              </w:rPr>
            </w:pPr>
            <w:r w:rsidRPr="00345166">
              <w:rPr>
                <w:sz w:val="20"/>
                <w:szCs w:val="20"/>
              </w:rPr>
              <w:t> </w:t>
            </w:r>
          </w:p>
        </w:tc>
      </w:tr>
      <w:tr w:rsidR="009B31E3" w:rsidRPr="00345166" w:rsidTr="008D5846">
        <w:trPr>
          <w:trHeight w:val="9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1E3" w:rsidRPr="00345166" w:rsidRDefault="009B31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  <w:r w:rsidRPr="00345166">
              <w:rPr>
                <w:sz w:val="20"/>
                <w:szCs w:val="20"/>
              </w:rPr>
              <w:t>5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31E3" w:rsidRPr="00345166" w:rsidRDefault="009B31E3">
            <w:pPr>
              <w:rPr>
                <w:sz w:val="20"/>
                <w:szCs w:val="20"/>
              </w:rPr>
            </w:pPr>
            <w:r w:rsidRPr="00345166">
              <w:rPr>
                <w:sz w:val="20"/>
                <w:szCs w:val="20"/>
              </w:rPr>
              <w:t>Копия свид-ва о регистрации юридического лица, свид-ва о регистрации в качестве индивид.предпринимателя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1E3" w:rsidRPr="00345166" w:rsidRDefault="009B31E3">
            <w:pPr>
              <w:jc w:val="center"/>
              <w:rPr>
                <w:sz w:val="20"/>
                <w:szCs w:val="20"/>
              </w:rPr>
            </w:pPr>
            <w:r w:rsidRPr="00345166">
              <w:rPr>
                <w:sz w:val="20"/>
                <w:szCs w:val="20"/>
              </w:rPr>
              <w:t>Обязательное предоставление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1E3" w:rsidRPr="00345166" w:rsidRDefault="009B31E3">
            <w:pPr>
              <w:jc w:val="center"/>
              <w:rPr>
                <w:sz w:val="20"/>
                <w:szCs w:val="20"/>
              </w:rPr>
            </w:pPr>
            <w:r w:rsidRPr="00345166">
              <w:rPr>
                <w:sz w:val="20"/>
                <w:szCs w:val="20"/>
              </w:rPr>
              <w:t> </w:t>
            </w:r>
          </w:p>
        </w:tc>
      </w:tr>
      <w:tr w:rsidR="009B31E3" w:rsidRPr="00345166" w:rsidTr="008D5846">
        <w:trPr>
          <w:trHeight w:val="45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1E3" w:rsidRPr="00345166" w:rsidRDefault="009B31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  <w:r w:rsidRPr="00345166">
              <w:rPr>
                <w:sz w:val="20"/>
                <w:szCs w:val="20"/>
              </w:rPr>
              <w:t>6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31E3" w:rsidRPr="00345166" w:rsidRDefault="009B31E3">
            <w:pPr>
              <w:rPr>
                <w:sz w:val="20"/>
                <w:szCs w:val="20"/>
              </w:rPr>
            </w:pPr>
            <w:r w:rsidRPr="00345166">
              <w:rPr>
                <w:sz w:val="20"/>
                <w:szCs w:val="20"/>
              </w:rPr>
              <w:t>Копия свидетельства о постановке на налоговый учет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1E3" w:rsidRPr="00345166" w:rsidRDefault="009B31E3">
            <w:pPr>
              <w:jc w:val="center"/>
              <w:rPr>
                <w:sz w:val="20"/>
                <w:szCs w:val="20"/>
              </w:rPr>
            </w:pPr>
            <w:r w:rsidRPr="00345166">
              <w:rPr>
                <w:sz w:val="20"/>
                <w:szCs w:val="20"/>
              </w:rPr>
              <w:t>Обязательное предоставление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1E3" w:rsidRPr="00345166" w:rsidRDefault="009B31E3">
            <w:pPr>
              <w:jc w:val="center"/>
              <w:rPr>
                <w:sz w:val="20"/>
                <w:szCs w:val="20"/>
              </w:rPr>
            </w:pPr>
            <w:r w:rsidRPr="00345166">
              <w:rPr>
                <w:sz w:val="20"/>
                <w:szCs w:val="20"/>
              </w:rPr>
              <w:t> </w:t>
            </w:r>
          </w:p>
        </w:tc>
      </w:tr>
      <w:tr w:rsidR="009B31E3" w:rsidRPr="00345166" w:rsidTr="008D5846">
        <w:trPr>
          <w:trHeight w:val="9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1E3" w:rsidRPr="00345166" w:rsidRDefault="009B31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1E3" w:rsidRPr="00345166" w:rsidRDefault="009B31E3">
            <w:pPr>
              <w:rPr>
                <w:b/>
                <w:bCs/>
                <w:sz w:val="20"/>
                <w:szCs w:val="20"/>
              </w:rPr>
            </w:pPr>
            <w:r w:rsidRPr="00345166">
              <w:rPr>
                <w:b/>
                <w:bCs/>
                <w:sz w:val="20"/>
                <w:szCs w:val="20"/>
              </w:rPr>
              <w:t>Проект типового договора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1E3" w:rsidRPr="00345166" w:rsidRDefault="009B31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Предоставлен, согласован на условиях Продавца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1E3" w:rsidRPr="00345166" w:rsidRDefault="009B31E3">
            <w:pPr>
              <w:jc w:val="center"/>
              <w:rPr>
                <w:color w:val="FF0000"/>
                <w:sz w:val="20"/>
                <w:szCs w:val="20"/>
              </w:rPr>
            </w:pPr>
            <w:r w:rsidRPr="00345166">
              <w:rPr>
                <w:color w:val="FF0000"/>
                <w:sz w:val="20"/>
                <w:szCs w:val="20"/>
              </w:rPr>
              <w:t> </w:t>
            </w:r>
          </w:p>
        </w:tc>
      </w:tr>
      <w:tr w:rsidR="009B31E3" w:rsidRPr="00345166" w:rsidTr="008D5846">
        <w:trPr>
          <w:trHeight w:val="67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1E3" w:rsidRPr="00345166" w:rsidRDefault="009B31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1E3" w:rsidRPr="00345166" w:rsidRDefault="009B31E3" w:rsidP="00CA0BC5">
            <w:pPr>
              <w:rPr>
                <w:b/>
                <w:bCs/>
                <w:sz w:val="20"/>
                <w:szCs w:val="20"/>
              </w:rPr>
            </w:pPr>
            <w:r w:rsidRPr="00345166">
              <w:rPr>
                <w:b/>
                <w:bCs/>
                <w:sz w:val="20"/>
                <w:szCs w:val="20"/>
              </w:rPr>
              <w:t xml:space="preserve">Стоимость </w:t>
            </w:r>
            <w:r>
              <w:rPr>
                <w:b/>
                <w:bCs/>
                <w:sz w:val="20"/>
                <w:szCs w:val="20"/>
              </w:rPr>
              <w:t>буксира</w:t>
            </w:r>
            <w:r w:rsidRPr="00345166">
              <w:rPr>
                <w:b/>
                <w:bCs/>
                <w:sz w:val="20"/>
                <w:szCs w:val="20"/>
              </w:rPr>
              <w:t xml:space="preserve">  с НДС без учета транспортных и др. доп.  расходов, руб.</w:t>
            </w: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1E3" w:rsidRPr="00CA0BC5" w:rsidRDefault="009B31E3">
            <w:pPr>
              <w:jc w:val="center"/>
              <w:rPr>
                <w:bCs/>
                <w:sz w:val="20"/>
                <w:szCs w:val="20"/>
              </w:rPr>
            </w:pPr>
            <w:r w:rsidRPr="00CA0BC5">
              <w:rPr>
                <w:bCs/>
                <w:sz w:val="20"/>
                <w:szCs w:val="20"/>
              </w:rPr>
              <w:t>Не  определена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31E3" w:rsidRPr="00345166" w:rsidRDefault="009B31E3">
            <w:pPr>
              <w:rPr>
                <w:sz w:val="20"/>
                <w:szCs w:val="20"/>
              </w:rPr>
            </w:pPr>
            <w:r w:rsidRPr="00345166">
              <w:rPr>
                <w:sz w:val="20"/>
                <w:szCs w:val="20"/>
              </w:rPr>
              <w:t> </w:t>
            </w:r>
          </w:p>
        </w:tc>
      </w:tr>
      <w:tr w:rsidR="009B31E3" w:rsidRPr="00345166" w:rsidTr="008D5846">
        <w:trPr>
          <w:trHeight w:val="57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1E3" w:rsidRPr="00345166" w:rsidRDefault="009B31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1E3" w:rsidRPr="00345166" w:rsidRDefault="009B31E3">
            <w:pPr>
              <w:rPr>
                <w:b/>
                <w:bCs/>
                <w:sz w:val="20"/>
                <w:szCs w:val="20"/>
              </w:rPr>
            </w:pPr>
            <w:r w:rsidRPr="00345166">
              <w:rPr>
                <w:b/>
                <w:bCs/>
                <w:sz w:val="20"/>
                <w:szCs w:val="20"/>
              </w:rPr>
              <w:t>Стоимость транспортных и др. доп. расходов с НДС, руб.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1E3" w:rsidRPr="00CA0BC5" w:rsidRDefault="009B31E3">
            <w:pPr>
              <w:jc w:val="center"/>
              <w:rPr>
                <w:bCs/>
                <w:sz w:val="20"/>
                <w:szCs w:val="20"/>
              </w:rPr>
            </w:pPr>
            <w:r w:rsidRPr="00CA0BC5">
              <w:rPr>
                <w:bCs/>
                <w:sz w:val="20"/>
                <w:szCs w:val="20"/>
              </w:rPr>
              <w:t>Не  определена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1E3" w:rsidRPr="00345166" w:rsidRDefault="009B31E3">
            <w:pPr>
              <w:jc w:val="center"/>
              <w:rPr>
                <w:sz w:val="20"/>
                <w:szCs w:val="20"/>
              </w:rPr>
            </w:pPr>
            <w:r w:rsidRPr="00345166">
              <w:rPr>
                <w:sz w:val="20"/>
                <w:szCs w:val="20"/>
              </w:rPr>
              <w:t> </w:t>
            </w:r>
          </w:p>
        </w:tc>
      </w:tr>
      <w:tr w:rsidR="009B31E3" w:rsidRPr="00345166" w:rsidTr="008D5846">
        <w:trPr>
          <w:trHeight w:val="67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1E3" w:rsidRPr="00345166" w:rsidRDefault="009B31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1E3" w:rsidRPr="00345166" w:rsidRDefault="009B31E3" w:rsidP="00CA0BC5">
            <w:pPr>
              <w:rPr>
                <w:b/>
                <w:bCs/>
                <w:sz w:val="20"/>
                <w:szCs w:val="20"/>
              </w:rPr>
            </w:pPr>
            <w:r w:rsidRPr="00345166">
              <w:rPr>
                <w:b/>
                <w:bCs/>
                <w:sz w:val="20"/>
                <w:szCs w:val="20"/>
              </w:rPr>
              <w:t xml:space="preserve">Общая стоимость </w:t>
            </w:r>
            <w:r>
              <w:rPr>
                <w:b/>
                <w:bCs/>
                <w:sz w:val="20"/>
                <w:szCs w:val="20"/>
              </w:rPr>
              <w:t>буксира</w:t>
            </w:r>
            <w:r w:rsidRPr="00345166">
              <w:rPr>
                <w:b/>
                <w:bCs/>
                <w:sz w:val="20"/>
                <w:szCs w:val="20"/>
              </w:rPr>
              <w:t xml:space="preserve"> с НДС и  с учетом транспортных и др. доп.  расходов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31E3" w:rsidRPr="00CA0BC5" w:rsidRDefault="009B31E3">
            <w:pPr>
              <w:jc w:val="center"/>
              <w:rPr>
                <w:bCs/>
                <w:sz w:val="20"/>
                <w:szCs w:val="20"/>
              </w:rPr>
            </w:pPr>
            <w:r w:rsidRPr="00CA0BC5">
              <w:rPr>
                <w:bCs/>
                <w:sz w:val="20"/>
                <w:szCs w:val="20"/>
              </w:rPr>
              <w:t xml:space="preserve">Не  определена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1E3" w:rsidRPr="00345166" w:rsidRDefault="009B31E3">
            <w:pPr>
              <w:rPr>
                <w:sz w:val="20"/>
                <w:szCs w:val="20"/>
              </w:rPr>
            </w:pPr>
            <w:r w:rsidRPr="00345166">
              <w:rPr>
                <w:sz w:val="20"/>
                <w:szCs w:val="20"/>
              </w:rPr>
              <w:t> </w:t>
            </w:r>
          </w:p>
        </w:tc>
      </w:tr>
    </w:tbl>
    <w:p w:rsidR="009B31E3" w:rsidRDefault="009B31E3">
      <w:pPr>
        <w:rPr>
          <w:sz w:val="20"/>
          <w:szCs w:val="20"/>
        </w:rPr>
      </w:pPr>
    </w:p>
    <w:p w:rsidR="009B31E3" w:rsidRDefault="009B31E3" w:rsidP="002B1CAB">
      <w:pPr>
        <w:ind w:left="-900"/>
        <w:rPr>
          <w:sz w:val="20"/>
          <w:szCs w:val="20"/>
        </w:rPr>
      </w:pPr>
      <w:r>
        <w:rPr>
          <w:sz w:val="20"/>
          <w:szCs w:val="20"/>
        </w:rPr>
        <w:t>* - Участнику указать территорию, на которой будет производиться демонтаж и выгрузка крыльчатых движителей</w:t>
      </w:r>
    </w:p>
    <w:p w:rsidR="009B31E3" w:rsidRDefault="009B31E3">
      <w:pPr>
        <w:rPr>
          <w:sz w:val="20"/>
          <w:szCs w:val="20"/>
        </w:rPr>
      </w:pPr>
    </w:p>
    <w:p w:rsidR="009B31E3" w:rsidRDefault="009B31E3" w:rsidP="003B4C03">
      <w:pPr>
        <w:ind w:left="-900" w:right="-365"/>
        <w:jc w:val="both"/>
        <w:rPr>
          <w:sz w:val="20"/>
          <w:szCs w:val="20"/>
        </w:rPr>
      </w:pPr>
      <w:r>
        <w:rPr>
          <w:sz w:val="20"/>
          <w:szCs w:val="20"/>
        </w:rPr>
        <w:t>*</w:t>
      </w:r>
      <w:r w:rsidRPr="003B4C03">
        <w:rPr>
          <w:sz w:val="20"/>
          <w:szCs w:val="20"/>
        </w:rPr>
        <w:t>*</w:t>
      </w:r>
      <w:r>
        <w:rPr>
          <w:sz w:val="20"/>
          <w:szCs w:val="20"/>
        </w:rPr>
        <w:t xml:space="preserve"> - В столбце «Предложения участника» (столбец №4), участник указывает наименование и реквизиты требуемых документов. В случае отсутствия необходимых организатору документов, участнику необходимо проставить «нет». Документы обязательные к предоставлению, оформляются в качестве приложения к настоящему Предложению. </w:t>
      </w:r>
    </w:p>
    <w:p w:rsidR="009B31E3" w:rsidRDefault="009B31E3" w:rsidP="003B4C03">
      <w:pPr>
        <w:ind w:left="-900" w:right="-365"/>
        <w:jc w:val="both"/>
        <w:rPr>
          <w:sz w:val="20"/>
          <w:szCs w:val="20"/>
        </w:rPr>
      </w:pPr>
      <w:r>
        <w:rPr>
          <w:sz w:val="20"/>
          <w:szCs w:val="20"/>
        </w:rPr>
        <w:t>Приложение:</w:t>
      </w:r>
    </w:p>
    <w:p w:rsidR="009B31E3" w:rsidRPr="00345166" w:rsidRDefault="009B31E3" w:rsidP="003B4C03">
      <w:pPr>
        <w:ind w:left="-900" w:right="-365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перечень предоставляемый документов, указанные в столбце №4.  </w:t>
      </w:r>
    </w:p>
    <w:sectPr w:rsidR="009B31E3" w:rsidRPr="00345166" w:rsidSect="00AA3A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A2556"/>
    <w:multiLevelType w:val="hybridMultilevel"/>
    <w:tmpl w:val="5BAC406E"/>
    <w:lvl w:ilvl="0" w:tplc="DB388E7A">
      <w:start w:val="100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5166"/>
    <w:rsid w:val="000019BA"/>
    <w:rsid w:val="00003379"/>
    <w:rsid w:val="00003577"/>
    <w:rsid w:val="0000369A"/>
    <w:rsid w:val="00007F0B"/>
    <w:rsid w:val="00011BC2"/>
    <w:rsid w:val="00015120"/>
    <w:rsid w:val="00016637"/>
    <w:rsid w:val="00016B5E"/>
    <w:rsid w:val="00020835"/>
    <w:rsid w:val="00023892"/>
    <w:rsid w:val="00024B44"/>
    <w:rsid w:val="000257A8"/>
    <w:rsid w:val="00025EF7"/>
    <w:rsid w:val="00026011"/>
    <w:rsid w:val="00033D1A"/>
    <w:rsid w:val="000362DE"/>
    <w:rsid w:val="0003691E"/>
    <w:rsid w:val="000412BE"/>
    <w:rsid w:val="0004199C"/>
    <w:rsid w:val="000463D0"/>
    <w:rsid w:val="000472D3"/>
    <w:rsid w:val="00047A60"/>
    <w:rsid w:val="00051890"/>
    <w:rsid w:val="00053BFA"/>
    <w:rsid w:val="00053FB2"/>
    <w:rsid w:val="000544CB"/>
    <w:rsid w:val="0005560B"/>
    <w:rsid w:val="00060031"/>
    <w:rsid w:val="00071915"/>
    <w:rsid w:val="00071FB8"/>
    <w:rsid w:val="000736DD"/>
    <w:rsid w:val="00074B02"/>
    <w:rsid w:val="00075C66"/>
    <w:rsid w:val="0007675A"/>
    <w:rsid w:val="00077111"/>
    <w:rsid w:val="00077949"/>
    <w:rsid w:val="00080328"/>
    <w:rsid w:val="00080D32"/>
    <w:rsid w:val="00082035"/>
    <w:rsid w:val="00084E5D"/>
    <w:rsid w:val="00085AA7"/>
    <w:rsid w:val="00090D5F"/>
    <w:rsid w:val="0009398C"/>
    <w:rsid w:val="000946D2"/>
    <w:rsid w:val="00097FC9"/>
    <w:rsid w:val="000A0257"/>
    <w:rsid w:val="000A09F9"/>
    <w:rsid w:val="000A0D32"/>
    <w:rsid w:val="000A15E5"/>
    <w:rsid w:val="000A2EAF"/>
    <w:rsid w:val="000A3079"/>
    <w:rsid w:val="000A3601"/>
    <w:rsid w:val="000A4AE4"/>
    <w:rsid w:val="000A4F81"/>
    <w:rsid w:val="000A5D8F"/>
    <w:rsid w:val="000A62E2"/>
    <w:rsid w:val="000B0731"/>
    <w:rsid w:val="000B0EE5"/>
    <w:rsid w:val="000B301A"/>
    <w:rsid w:val="000B362F"/>
    <w:rsid w:val="000B38D0"/>
    <w:rsid w:val="000B70A8"/>
    <w:rsid w:val="000C1620"/>
    <w:rsid w:val="000C23A7"/>
    <w:rsid w:val="000C3095"/>
    <w:rsid w:val="000C326D"/>
    <w:rsid w:val="000C3981"/>
    <w:rsid w:val="000C3FBD"/>
    <w:rsid w:val="000C4D15"/>
    <w:rsid w:val="000C51CF"/>
    <w:rsid w:val="000C62D9"/>
    <w:rsid w:val="000C7B23"/>
    <w:rsid w:val="000D0FD5"/>
    <w:rsid w:val="000D157A"/>
    <w:rsid w:val="000D2977"/>
    <w:rsid w:val="000D2B19"/>
    <w:rsid w:val="000D71DA"/>
    <w:rsid w:val="000D7BEB"/>
    <w:rsid w:val="000E08F8"/>
    <w:rsid w:val="000E0F8A"/>
    <w:rsid w:val="000E2947"/>
    <w:rsid w:val="000E2B59"/>
    <w:rsid w:val="000E45A9"/>
    <w:rsid w:val="000F0483"/>
    <w:rsid w:val="000F1B23"/>
    <w:rsid w:val="000F228C"/>
    <w:rsid w:val="000F40C0"/>
    <w:rsid w:val="000F5C72"/>
    <w:rsid w:val="000F6497"/>
    <w:rsid w:val="001009A3"/>
    <w:rsid w:val="00100F23"/>
    <w:rsid w:val="001026C7"/>
    <w:rsid w:val="00104914"/>
    <w:rsid w:val="00105060"/>
    <w:rsid w:val="00106007"/>
    <w:rsid w:val="00106C36"/>
    <w:rsid w:val="00106C47"/>
    <w:rsid w:val="0010765A"/>
    <w:rsid w:val="00111C30"/>
    <w:rsid w:val="00112451"/>
    <w:rsid w:val="0011334A"/>
    <w:rsid w:val="00115C93"/>
    <w:rsid w:val="00115F45"/>
    <w:rsid w:val="0012019E"/>
    <w:rsid w:val="00121282"/>
    <w:rsid w:val="001216A2"/>
    <w:rsid w:val="001255F6"/>
    <w:rsid w:val="001256E4"/>
    <w:rsid w:val="00127D82"/>
    <w:rsid w:val="00130CB2"/>
    <w:rsid w:val="00130F2F"/>
    <w:rsid w:val="0013192B"/>
    <w:rsid w:val="00134F36"/>
    <w:rsid w:val="00135C59"/>
    <w:rsid w:val="001378DF"/>
    <w:rsid w:val="001402D8"/>
    <w:rsid w:val="001407EE"/>
    <w:rsid w:val="0014147E"/>
    <w:rsid w:val="00141DE7"/>
    <w:rsid w:val="00143EF6"/>
    <w:rsid w:val="00144F64"/>
    <w:rsid w:val="00146347"/>
    <w:rsid w:val="00146DC9"/>
    <w:rsid w:val="001509B6"/>
    <w:rsid w:val="00150B5F"/>
    <w:rsid w:val="0015345E"/>
    <w:rsid w:val="001563F3"/>
    <w:rsid w:val="0015671B"/>
    <w:rsid w:val="00156F7A"/>
    <w:rsid w:val="001616B8"/>
    <w:rsid w:val="001700CC"/>
    <w:rsid w:val="00171376"/>
    <w:rsid w:val="00172C4F"/>
    <w:rsid w:val="00172DF7"/>
    <w:rsid w:val="00173B9B"/>
    <w:rsid w:val="00173D96"/>
    <w:rsid w:val="00174642"/>
    <w:rsid w:val="00174957"/>
    <w:rsid w:val="00177720"/>
    <w:rsid w:val="001840DF"/>
    <w:rsid w:val="00184524"/>
    <w:rsid w:val="00184F85"/>
    <w:rsid w:val="00185AC3"/>
    <w:rsid w:val="00186071"/>
    <w:rsid w:val="001864D6"/>
    <w:rsid w:val="0019008E"/>
    <w:rsid w:val="0019115D"/>
    <w:rsid w:val="001926D9"/>
    <w:rsid w:val="00192B57"/>
    <w:rsid w:val="00192EAF"/>
    <w:rsid w:val="00193FB3"/>
    <w:rsid w:val="00195928"/>
    <w:rsid w:val="00196269"/>
    <w:rsid w:val="001A019C"/>
    <w:rsid w:val="001A2E80"/>
    <w:rsid w:val="001A412D"/>
    <w:rsid w:val="001A5649"/>
    <w:rsid w:val="001A56F7"/>
    <w:rsid w:val="001A5FB6"/>
    <w:rsid w:val="001A64A9"/>
    <w:rsid w:val="001B1D41"/>
    <w:rsid w:val="001B2287"/>
    <w:rsid w:val="001C0AD8"/>
    <w:rsid w:val="001C1838"/>
    <w:rsid w:val="001C455A"/>
    <w:rsid w:val="001C48EE"/>
    <w:rsid w:val="001C5229"/>
    <w:rsid w:val="001C6CE2"/>
    <w:rsid w:val="001D1EE9"/>
    <w:rsid w:val="001D23F0"/>
    <w:rsid w:val="001D3788"/>
    <w:rsid w:val="001D471C"/>
    <w:rsid w:val="001D4E52"/>
    <w:rsid w:val="001E1265"/>
    <w:rsid w:val="001E1E46"/>
    <w:rsid w:val="001E5058"/>
    <w:rsid w:val="001E56AB"/>
    <w:rsid w:val="001E7A6C"/>
    <w:rsid w:val="001F1656"/>
    <w:rsid w:val="001F5767"/>
    <w:rsid w:val="00202CCE"/>
    <w:rsid w:val="00207EAF"/>
    <w:rsid w:val="00210E79"/>
    <w:rsid w:val="00212A75"/>
    <w:rsid w:val="00212B32"/>
    <w:rsid w:val="0021328F"/>
    <w:rsid w:val="00217AC2"/>
    <w:rsid w:val="00220549"/>
    <w:rsid w:val="00221494"/>
    <w:rsid w:val="0022382B"/>
    <w:rsid w:val="00224866"/>
    <w:rsid w:val="00225AB1"/>
    <w:rsid w:val="00226979"/>
    <w:rsid w:val="00226E61"/>
    <w:rsid w:val="002307AD"/>
    <w:rsid w:val="00232212"/>
    <w:rsid w:val="00232BD8"/>
    <w:rsid w:val="0023304A"/>
    <w:rsid w:val="00234E78"/>
    <w:rsid w:val="0023675E"/>
    <w:rsid w:val="002378D2"/>
    <w:rsid w:val="00242E5A"/>
    <w:rsid w:val="002431B5"/>
    <w:rsid w:val="00243907"/>
    <w:rsid w:val="00243EF8"/>
    <w:rsid w:val="00245416"/>
    <w:rsid w:val="00245C60"/>
    <w:rsid w:val="002471CE"/>
    <w:rsid w:val="00247674"/>
    <w:rsid w:val="00252408"/>
    <w:rsid w:val="00252611"/>
    <w:rsid w:val="0025333A"/>
    <w:rsid w:val="00255732"/>
    <w:rsid w:val="0025761B"/>
    <w:rsid w:val="00260FDD"/>
    <w:rsid w:val="00262F46"/>
    <w:rsid w:val="00264195"/>
    <w:rsid w:val="002679D0"/>
    <w:rsid w:val="002702D4"/>
    <w:rsid w:val="0027463C"/>
    <w:rsid w:val="0027483A"/>
    <w:rsid w:val="002749F0"/>
    <w:rsid w:val="00276942"/>
    <w:rsid w:val="00277364"/>
    <w:rsid w:val="00277409"/>
    <w:rsid w:val="0028007A"/>
    <w:rsid w:val="00280B5D"/>
    <w:rsid w:val="00281DB6"/>
    <w:rsid w:val="0028665F"/>
    <w:rsid w:val="002921F3"/>
    <w:rsid w:val="002937D4"/>
    <w:rsid w:val="00293E78"/>
    <w:rsid w:val="002961DF"/>
    <w:rsid w:val="00296B84"/>
    <w:rsid w:val="00296C17"/>
    <w:rsid w:val="00297274"/>
    <w:rsid w:val="002A065B"/>
    <w:rsid w:val="002A2380"/>
    <w:rsid w:val="002A23DE"/>
    <w:rsid w:val="002A475C"/>
    <w:rsid w:val="002A53A9"/>
    <w:rsid w:val="002A6675"/>
    <w:rsid w:val="002A748B"/>
    <w:rsid w:val="002B0A7A"/>
    <w:rsid w:val="002B10A3"/>
    <w:rsid w:val="002B10F3"/>
    <w:rsid w:val="002B1CAB"/>
    <w:rsid w:val="002B2736"/>
    <w:rsid w:val="002B3C50"/>
    <w:rsid w:val="002B3FE6"/>
    <w:rsid w:val="002B525A"/>
    <w:rsid w:val="002B6844"/>
    <w:rsid w:val="002C6980"/>
    <w:rsid w:val="002C7982"/>
    <w:rsid w:val="002C7F59"/>
    <w:rsid w:val="002D114F"/>
    <w:rsid w:val="002D182A"/>
    <w:rsid w:val="002D2712"/>
    <w:rsid w:val="002D4C27"/>
    <w:rsid w:val="002D4C34"/>
    <w:rsid w:val="002D4F46"/>
    <w:rsid w:val="002D6022"/>
    <w:rsid w:val="002D6120"/>
    <w:rsid w:val="002D6C0C"/>
    <w:rsid w:val="002E1DC0"/>
    <w:rsid w:val="002E2577"/>
    <w:rsid w:val="002E2F53"/>
    <w:rsid w:val="002E40FB"/>
    <w:rsid w:val="002E41E5"/>
    <w:rsid w:val="002E482B"/>
    <w:rsid w:val="002F215B"/>
    <w:rsid w:val="002F279D"/>
    <w:rsid w:val="002F3782"/>
    <w:rsid w:val="002F47C3"/>
    <w:rsid w:val="002F6045"/>
    <w:rsid w:val="002F66BC"/>
    <w:rsid w:val="002F67A7"/>
    <w:rsid w:val="003005CC"/>
    <w:rsid w:val="00301192"/>
    <w:rsid w:val="00302E5A"/>
    <w:rsid w:val="00304A63"/>
    <w:rsid w:val="00304CD7"/>
    <w:rsid w:val="00304E7E"/>
    <w:rsid w:val="00306720"/>
    <w:rsid w:val="00307E9D"/>
    <w:rsid w:val="00310095"/>
    <w:rsid w:val="0031092C"/>
    <w:rsid w:val="00312460"/>
    <w:rsid w:val="0031551A"/>
    <w:rsid w:val="003176ED"/>
    <w:rsid w:val="00317AF7"/>
    <w:rsid w:val="00321495"/>
    <w:rsid w:val="00321524"/>
    <w:rsid w:val="00322006"/>
    <w:rsid w:val="003235F1"/>
    <w:rsid w:val="0032504D"/>
    <w:rsid w:val="00332B0B"/>
    <w:rsid w:val="003347C8"/>
    <w:rsid w:val="00335089"/>
    <w:rsid w:val="00345166"/>
    <w:rsid w:val="00345EAA"/>
    <w:rsid w:val="0035035B"/>
    <w:rsid w:val="00351168"/>
    <w:rsid w:val="003540D3"/>
    <w:rsid w:val="00354688"/>
    <w:rsid w:val="003547FD"/>
    <w:rsid w:val="00354AB6"/>
    <w:rsid w:val="00355104"/>
    <w:rsid w:val="00356217"/>
    <w:rsid w:val="003646BF"/>
    <w:rsid w:val="00365F9C"/>
    <w:rsid w:val="0037034E"/>
    <w:rsid w:val="00375BCD"/>
    <w:rsid w:val="003771AD"/>
    <w:rsid w:val="00377869"/>
    <w:rsid w:val="00381004"/>
    <w:rsid w:val="00387FCA"/>
    <w:rsid w:val="00390F0B"/>
    <w:rsid w:val="00392615"/>
    <w:rsid w:val="00392944"/>
    <w:rsid w:val="0039294B"/>
    <w:rsid w:val="00393E5B"/>
    <w:rsid w:val="00393F3A"/>
    <w:rsid w:val="003950BE"/>
    <w:rsid w:val="003958D5"/>
    <w:rsid w:val="0039637D"/>
    <w:rsid w:val="00397259"/>
    <w:rsid w:val="003A2B60"/>
    <w:rsid w:val="003A335A"/>
    <w:rsid w:val="003A33DD"/>
    <w:rsid w:val="003A39DB"/>
    <w:rsid w:val="003B0029"/>
    <w:rsid w:val="003B0488"/>
    <w:rsid w:val="003B0525"/>
    <w:rsid w:val="003B2AF9"/>
    <w:rsid w:val="003B41AE"/>
    <w:rsid w:val="003B4C03"/>
    <w:rsid w:val="003B5BCF"/>
    <w:rsid w:val="003B6889"/>
    <w:rsid w:val="003B6F64"/>
    <w:rsid w:val="003B7A40"/>
    <w:rsid w:val="003C0649"/>
    <w:rsid w:val="003C0965"/>
    <w:rsid w:val="003C1B76"/>
    <w:rsid w:val="003C1CC7"/>
    <w:rsid w:val="003C2408"/>
    <w:rsid w:val="003C2992"/>
    <w:rsid w:val="003C3397"/>
    <w:rsid w:val="003C40D8"/>
    <w:rsid w:val="003C4D4D"/>
    <w:rsid w:val="003C71A3"/>
    <w:rsid w:val="003C7874"/>
    <w:rsid w:val="003D23BC"/>
    <w:rsid w:val="003D4985"/>
    <w:rsid w:val="003E023E"/>
    <w:rsid w:val="003E0998"/>
    <w:rsid w:val="003E1007"/>
    <w:rsid w:val="003E54F7"/>
    <w:rsid w:val="003E63E2"/>
    <w:rsid w:val="003E6A59"/>
    <w:rsid w:val="003E75A3"/>
    <w:rsid w:val="003E76A1"/>
    <w:rsid w:val="003E781A"/>
    <w:rsid w:val="003E7A37"/>
    <w:rsid w:val="003F1E57"/>
    <w:rsid w:val="003F457F"/>
    <w:rsid w:val="003F53F5"/>
    <w:rsid w:val="003F73DA"/>
    <w:rsid w:val="004001E0"/>
    <w:rsid w:val="00403D2B"/>
    <w:rsid w:val="004051CE"/>
    <w:rsid w:val="0041698C"/>
    <w:rsid w:val="00423634"/>
    <w:rsid w:val="00423E41"/>
    <w:rsid w:val="004265B3"/>
    <w:rsid w:val="004301E8"/>
    <w:rsid w:val="0043283D"/>
    <w:rsid w:val="004347B2"/>
    <w:rsid w:val="00435323"/>
    <w:rsid w:val="0043612E"/>
    <w:rsid w:val="00437D12"/>
    <w:rsid w:val="004413EA"/>
    <w:rsid w:val="00444585"/>
    <w:rsid w:val="0044499D"/>
    <w:rsid w:val="00444A81"/>
    <w:rsid w:val="004478B2"/>
    <w:rsid w:val="00447F06"/>
    <w:rsid w:val="00451EEE"/>
    <w:rsid w:val="00453C31"/>
    <w:rsid w:val="00457AC6"/>
    <w:rsid w:val="004614C8"/>
    <w:rsid w:val="00461A6A"/>
    <w:rsid w:val="0046233C"/>
    <w:rsid w:val="00466118"/>
    <w:rsid w:val="00466D64"/>
    <w:rsid w:val="00467E2F"/>
    <w:rsid w:val="004717C8"/>
    <w:rsid w:val="00471B05"/>
    <w:rsid w:val="004757E5"/>
    <w:rsid w:val="004763CF"/>
    <w:rsid w:val="0047725E"/>
    <w:rsid w:val="004777CA"/>
    <w:rsid w:val="00477A47"/>
    <w:rsid w:val="00477F11"/>
    <w:rsid w:val="00482437"/>
    <w:rsid w:val="004835AE"/>
    <w:rsid w:val="00483B11"/>
    <w:rsid w:val="00483B4D"/>
    <w:rsid w:val="00484001"/>
    <w:rsid w:val="004856D3"/>
    <w:rsid w:val="0048719F"/>
    <w:rsid w:val="00491A54"/>
    <w:rsid w:val="00492328"/>
    <w:rsid w:val="00493734"/>
    <w:rsid w:val="00495463"/>
    <w:rsid w:val="00495C34"/>
    <w:rsid w:val="00495F46"/>
    <w:rsid w:val="00497632"/>
    <w:rsid w:val="00497C66"/>
    <w:rsid w:val="004A1021"/>
    <w:rsid w:val="004A63F1"/>
    <w:rsid w:val="004B056F"/>
    <w:rsid w:val="004B0E07"/>
    <w:rsid w:val="004B2DAA"/>
    <w:rsid w:val="004B35AA"/>
    <w:rsid w:val="004B3F0B"/>
    <w:rsid w:val="004B5628"/>
    <w:rsid w:val="004B73AE"/>
    <w:rsid w:val="004C0B6C"/>
    <w:rsid w:val="004C16E3"/>
    <w:rsid w:val="004D0CBE"/>
    <w:rsid w:val="004D192B"/>
    <w:rsid w:val="004D4011"/>
    <w:rsid w:val="004D75CA"/>
    <w:rsid w:val="004E2FC2"/>
    <w:rsid w:val="004E3AA0"/>
    <w:rsid w:val="004E44CD"/>
    <w:rsid w:val="004E6A3F"/>
    <w:rsid w:val="004F00D6"/>
    <w:rsid w:val="004F5C96"/>
    <w:rsid w:val="00500C98"/>
    <w:rsid w:val="00502A0C"/>
    <w:rsid w:val="00502F18"/>
    <w:rsid w:val="00503D0B"/>
    <w:rsid w:val="00504918"/>
    <w:rsid w:val="00506B86"/>
    <w:rsid w:val="0050713B"/>
    <w:rsid w:val="005101CD"/>
    <w:rsid w:val="00511229"/>
    <w:rsid w:val="00511E29"/>
    <w:rsid w:val="005130DC"/>
    <w:rsid w:val="0051514F"/>
    <w:rsid w:val="00517C30"/>
    <w:rsid w:val="00523513"/>
    <w:rsid w:val="00524123"/>
    <w:rsid w:val="00524B22"/>
    <w:rsid w:val="0052629C"/>
    <w:rsid w:val="00527D88"/>
    <w:rsid w:val="00531E96"/>
    <w:rsid w:val="005332E7"/>
    <w:rsid w:val="00533ACA"/>
    <w:rsid w:val="00537CAE"/>
    <w:rsid w:val="005426F0"/>
    <w:rsid w:val="00543D82"/>
    <w:rsid w:val="00544183"/>
    <w:rsid w:val="005452BC"/>
    <w:rsid w:val="00546160"/>
    <w:rsid w:val="00546E39"/>
    <w:rsid w:val="0055001D"/>
    <w:rsid w:val="00550D13"/>
    <w:rsid w:val="00551B25"/>
    <w:rsid w:val="00554E31"/>
    <w:rsid w:val="00560CBF"/>
    <w:rsid w:val="00563A8F"/>
    <w:rsid w:val="00564174"/>
    <w:rsid w:val="00564D62"/>
    <w:rsid w:val="0056579C"/>
    <w:rsid w:val="00565855"/>
    <w:rsid w:val="0056610C"/>
    <w:rsid w:val="00566648"/>
    <w:rsid w:val="005674B9"/>
    <w:rsid w:val="00573005"/>
    <w:rsid w:val="0057310A"/>
    <w:rsid w:val="00573EB9"/>
    <w:rsid w:val="005808C5"/>
    <w:rsid w:val="00582444"/>
    <w:rsid w:val="00582E6C"/>
    <w:rsid w:val="005851DB"/>
    <w:rsid w:val="00585611"/>
    <w:rsid w:val="00585A2D"/>
    <w:rsid w:val="00586235"/>
    <w:rsid w:val="00587D12"/>
    <w:rsid w:val="00593234"/>
    <w:rsid w:val="00593C4F"/>
    <w:rsid w:val="0059558A"/>
    <w:rsid w:val="005A0DBC"/>
    <w:rsid w:val="005A1DBD"/>
    <w:rsid w:val="005A4DFD"/>
    <w:rsid w:val="005A4FEB"/>
    <w:rsid w:val="005A612D"/>
    <w:rsid w:val="005A723C"/>
    <w:rsid w:val="005A783F"/>
    <w:rsid w:val="005B02DB"/>
    <w:rsid w:val="005B0C78"/>
    <w:rsid w:val="005B2F30"/>
    <w:rsid w:val="005B3BCE"/>
    <w:rsid w:val="005B3E3A"/>
    <w:rsid w:val="005B4D0A"/>
    <w:rsid w:val="005B5549"/>
    <w:rsid w:val="005B571F"/>
    <w:rsid w:val="005B5AE8"/>
    <w:rsid w:val="005B5CA0"/>
    <w:rsid w:val="005B7FBA"/>
    <w:rsid w:val="005C1058"/>
    <w:rsid w:val="005C1561"/>
    <w:rsid w:val="005C41B1"/>
    <w:rsid w:val="005C54BC"/>
    <w:rsid w:val="005C5B3E"/>
    <w:rsid w:val="005D0512"/>
    <w:rsid w:val="005D1B74"/>
    <w:rsid w:val="005D726C"/>
    <w:rsid w:val="005D777C"/>
    <w:rsid w:val="005D7D1D"/>
    <w:rsid w:val="005E170A"/>
    <w:rsid w:val="005E29F9"/>
    <w:rsid w:val="005E5140"/>
    <w:rsid w:val="005E6FE5"/>
    <w:rsid w:val="005E7362"/>
    <w:rsid w:val="005E78B6"/>
    <w:rsid w:val="005E7CDC"/>
    <w:rsid w:val="005F1EDD"/>
    <w:rsid w:val="005F5DD3"/>
    <w:rsid w:val="00601748"/>
    <w:rsid w:val="00601FF5"/>
    <w:rsid w:val="006055CA"/>
    <w:rsid w:val="00605B06"/>
    <w:rsid w:val="00606F04"/>
    <w:rsid w:val="006104F0"/>
    <w:rsid w:val="00611850"/>
    <w:rsid w:val="006151EA"/>
    <w:rsid w:val="00615E88"/>
    <w:rsid w:val="006168A3"/>
    <w:rsid w:val="006227F8"/>
    <w:rsid w:val="006230A2"/>
    <w:rsid w:val="00623348"/>
    <w:rsid w:val="00623CB1"/>
    <w:rsid w:val="00632792"/>
    <w:rsid w:val="00634C94"/>
    <w:rsid w:val="0063665C"/>
    <w:rsid w:val="00641C66"/>
    <w:rsid w:val="00641F10"/>
    <w:rsid w:val="006423F7"/>
    <w:rsid w:val="00642DB2"/>
    <w:rsid w:val="006443EA"/>
    <w:rsid w:val="00644E0A"/>
    <w:rsid w:val="00645925"/>
    <w:rsid w:val="00645D7E"/>
    <w:rsid w:val="0064716A"/>
    <w:rsid w:val="00647831"/>
    <w:rsid w:val="006479C8"/>
    <w:rsid w:val="00651514"/>
    <w:rsid w:val="0065326F"/>
    <w:rsid w:val="006543C4"/>
    <w:rsid w:val="00661B6A"/>
    <w:rsid w:val="00662943"/>
    <w:rsid w:val="00663443"/>
    <w:rsid w:val="00663B60"/>
    <w:rsid w:val="0066446B"/>
    <w:rsid w:val="00664877"/>
    <w:rsid w:val="00664EC7"/>
    <w:rsid w:val="0066557D"/>
    <w:rsid w:val="006675D4"/>
    <w:rsid w:val="00667885"/>
    <w:rsid w:val="006678F1"/>
    <w:rsid w:val="00673633"/>
    <w:rsid w:val="006741D4"/>
    <w:rsid w:val="00674F98"/>
    <w:rsid w:val="00675341"/>
    <w:rsid w:val="006754D1"/>
    <w:rsid w:val="006772A3"/>
    <w:rsid w:val="006800A2"/>
    <w:rsid w:val="00681B16"/>
    <w:rsid w:val="00682F21"/>
    <w:rsid w:val="00683C7A"/>
    <w:rsid w:val="00683F0A"/>
    <w:rsid w:val="0068403D"/>
    <w:rsid w:val="00691480"/>
    <w:rsid w:val="006914A9"/>
    <w:rsid w:val="006922FF"/>
    <w:rsid w:val="006924C6"/>
    <w:rsid w:val="00692D27"/>
    <w:rsid w:val="00695BFA"/>
    <w:rsid w:val="00695C79"/>
    <w:rsid w:val="0069666A"/>
    <w:rsid w:val="00697FFB"/>
    <w:rsid w:val="006A0CA4"/>
    <w:rsid w:val="006A1904"/>
    <w:rsid w:val="006A2594"/>
    <w:rsid w:val="006A4620"/>
    <w:rsid w:val="006B1329"/>
    <w:rsid w:val="006B288F"/>
    <w:rsid w:val="006B3ECA"/>
    <w:rsid w:val="006B5945"/>
    <w:rsid w:val="006B7A7D"/>
    <w:rsid w:val="006C0517"/>
    <w:rsid w:val="006C0874"/>
    <w:rsid w:val="006C1F3D"/>
    <w:rsid w:val="006C49A5"/>
    <w:rsid w:val="006C5C69"/>
    <w:rsid w:val="006D0ECA"/>
    <w:rsid w:val="006D1DAD"/>
    <w:rsid w:val="006D206E"/>
    <w:rsid w:val="006D442A"/>
    <w:rsid w:val="006D4491"/>
    <w:rsid w:val="006D4590"/>
    <w:rsid w:val="006D531D"/>
    <w:rsid w:val="006D5577"/>
    <w:rsid w:val="006D5988"/>
    <w:rsid w:val="006D7AB8"/>
    <w:rsid w:val="006D7B16"/>
    <w:rsid w:val="006E1A7A"/>
    <w:rsid w:val="006E2A72"/>
    <w:rsid w:val="006E4DB1"/>
    <w:rsid w:val="006E4F46"/>
    <w:rsid w:val="006E5B89"/>
    <w:rsid w:val="006E6C4E"/>
    <w:rsid w:val="006F068D"/>
    <w:rsid w:val="006F165D"/>
    <w:rsid w:val="006F2732"/>
    <w:rsid w:val="006F41F1"/>
    <w:rsid w:val="006F47D7"/>
    <w:rsid w:val="006F6A53"/>
    <w:rsid w:val="006F73A2"/>
    <w:rsid w:val="006F7BAB"/>
    <w:rsid w:val="007015B3"/>
    <w:rsid w:val="00702048"/>
    <w:rsid w:val="00705FB5"/>
    <w:rsid w:val="007067AC"/>
    <w:rsid w:val="00707E20"/>
    <w:rsid w:val="0071015B"/>
    <w:rsid w:val="00711D85"/>
    <w:rsid w:val="00712FCD"/>
    <w:rsid w:val="00713841"/>
    <w:rsid w:val="00714859"/>
    <w:rsid w:val="00715D26"/>
    <w:rsid w:val="007173FE"/>
    <w:rsid w:val="0072148D"/>
    <w:rsid w:val="00722419"/>
    <w:rsid w:val="0072450D"/>
    <w:rsid w:val="00724610"/>
    <w:rsid w:val="007254EA"/>
    <w:rsid w:val="0072629E"/>
    <w:rsid w:val="0072630F"/>
    <w:rsid w:val="00726331"/>
    <w:rsid w:val="00726EDC"/>
    <w:rsid w:val="00727E3C"/>
    <w:rsid w:val="007303EE"/>
    <w:rsid w:val="00731830"/>
    <w:rsid w:val="00733409"/>
    <w:rsid w:val="007340B9"/>
    <w:rsid w:val="00736E8D"/>
    <w:rsid w:val="0073783B"/>
    <w:rsid w:val="00740D61"/>
    <w:rsid w:val="00741FF2"/>
    <w:rsid w:val="00742BFD"/>
    <w:rsid w:val="0074397F"/>
    <w:rsid w:val="00744500"/>
    <w:rsid w:val="007470A5"/>
    <w:rsid w:val="00750D54"/>
    <w:rsid w:val="00751AAA"/>
    <w:rsid w:val="00752AD4"/>
    <w:rsid w:val="0075323F"/>
    <w:rsid w:val="0075526A"/>
    <w:rsid w:val="00765273"/>
    <w:rsid w:val="00765D9E"/>
    <w:rsid w:val="0077279E"/>
    <w:rsid w:val="007728E3"/>
    <w:rsid w:val="0077303B"/>
    <w:rsid w:val="00774898"/>
    <w:rsid w:val="00774B71"/>
    <w:rsid w:val="00775033"/>
    <w:rsid w:val="00775121"/>
    <w:rsid w:val="00780422"/>
    <w:rsid w:val="007815E8"/>
    <w:rsid w:val="00781785"/>
    <w:rsid w:val="00781FD8"/>
    <w:rsid w:val="00782396"/>
    <w:rsid w:val="007830D1"/>
    <w:rsid w:val="00783A91"/>
    <w:rsid w:val="007876CA"/>
    <w:rsid w:val="007900D1"/>
    <w:rsid w:val="00790AE6"/>
    <w:rsid w:val="007930BA"/>
    <w:rsid w:val="007935C7"/>
    <w:rsid w:val="007939FD"/>
    <w:rsid w:val="00793E38"/>
    <w:rsid w:val="00793F9A"/>
    <w:rsid w:val="0079636C"/>
    <w:rsid w:val="00796EBF"/>
    <w:rsid w:val="007970A8"/>
    <w:rsid w:val="00797798"/>
    <w:rsid w:val="007A0B8F"/>
    <w:rsid w:val="007A1365"/>
    <w:rsid w:val="007A1FF9"/>
    <w:rsid w:val="007A2209"/>
    <w:rsid w:val="007A255D"/>
    <w:rsid w:val="007A318A"/>
    <w:rsid w:val="007A386F"/>
    <w:rsid w:val="007A4302"/>
    <w:rsid w:val="007A6D10"/>
    <w:rsid w:val="007A7622"/>
    <w:rsid w:val="007B3AEE"/>
    <w:rsid w:val="007B7494"/>
    <w:rsid w:val="007C1448"/>
    <w:rsid w:val="007C1790"/>
    <w:rsid w:val="007C2149"/>
    <w:rsid w:val="007C27E3"/>
    <w:rsid w:val="007C5655"/>
    <w:rsid w:val="007C5748"/>
    <w:rsid w:val="007C5BC4"/>
    <w:rsid w:val="007C5CAD"/>
    <w:rsid w:val="007C5F06"/>
    <w:rsid w:val="007C623F"/>
    <w:rsid w:val="007C7356"/>
    <w:rsid w:val="007D08FB"/>
    <w:rsid w:val="007D5A35"/>
    <w:rsid w:val="007E0E0D"/>
    <w:rsid w:val="007E2F25"/>
    <w:rsid w:val="007F0132"/>
    <w:rsid w:val="007F1A64"/>
    <w:rsid w:val="007F5776"/>
    <w:rsid w:val="007F5FDC"/>
    <w:rsid w:val="007F6377"/>
    <w:rsid w:val="00810309"/>
    <w:rsid w:val="00811D48"/>
    <w:rsid w:val="00812565"/>
    <w:rsid w:val="00814A25"/>
    <w:rsid w:val="008165FA"/>
    <w:rsid w:val="00816987"/>
    <w:rsid w:val="00816BFC"/>
    <w:rsid w:val="00817FEE"/>
    <w:rsid w:val="008235F3"/>
    <w:rsid w:val="008239DC"/>
    <w:rsid w:val="00830F97"/>
    <w:rsid w:val="00831B19"/>
    <w:rsid w:val="00831B68"/>
    <w:rsid w:val="00832E3C"/>
    <w:rsid w:val="008347E2"/>
    <w:rsid w:val="008410F8"/>
    <w:rsid w:val="0084149C"/>
    <w:rsid w:val="00841559"/>
    <w:rsid w:val="00841B25"/>
    <w:rsid w:val="00841C5A"/>
    <w:rsid w:val="00844180"/>
    <w:rsid w:val="00844B0C"/>
    <w:rsid w:val="00844B8F"/>
    <w:rsid w:val="00844F4F"/>
    <w:rsid w:val="008452F8"/>
    <w:rsid w:val="00846562"/>
    <w:rsid w:val="008465C6"/>
    <w:rsid w:val="00847A8D"/>
    <w:rsid w:val="00850F9E"/>
    <w:rsid w:val="00851FF1"/>
    <w:rsid w:val="00853C8C"/>
    <w:rsid w:val="00854624"/>
    <w:rsid w:val="00854741"/>
    <w:rsid w:val="00854EFB"/>
    <w:rsid w:val="00855920"/>
    <w:rsid w:val="00855C97"/>
    <w:rsid w:val="0086131D"/>
    <w:rsid w:val="008675FA"/>
    <w:rsid w:val="00874F29"/>
    <w:rsid w:val="00875104"/>
    <w:rsid w:val="00875139"/>
    <w:rsid w:val="00877838"/>
    <w:rsid w:val="008803BF"/>
    <w:rsid w:val="00880F8C"/>
    <w:rsid w:val="008836A8"/>
    <w:rsid w:val="0088740F"/>
    <w:rsid w:val="00891E1E"/>
    <w:rsid w:val="0089233C"/>
    <w:rsid w:val="008926BA"/>
    <w:rsid w:val="00892B16"/>
    <w:rsid w:val="00896865"/>
    <w:rsid w:val="008A06D6"/>
    <w:rsid w:val="008A145B"/>
    <w:rsid w:val="008A421D"/>
    <w:rsid w:val="008A5D0C"/>
    <w:rsid w:val="008A6023"/>
    <w:rsid w:val="008A65B9"/>
    <w:rsid w:val="008B0822"/>
    <w:rsid w:val="008C0666"/>
    <w:rsid w:val="008C0CB7"/>
    <w:rsid w:val="008C108F"/>
    <w:rsid w:val="008C3098"/>
    <w:rsid w:val="008C3C74"/>
    <w:rsid w:val="008C3DCF"/>
    <w:rsid w:val="008C4D8F"/>
    <w:rsid w:val="008C645C"/>
    <w:rsid w:val="008C740E"/>
    <w:rsid w:val="008D2229"/>
    <w:rsid w:val="008D3162"/>
    <w:rsid w:val="008D368B"/>
    <w:rsid w:val="008D4EDC"/>
    <w:rsid w:val="008D57C4"/>
    <w:rsid w:val="008D5846"/>
    <w:rsid w:val="008D6AA3"/>
    <w:rsid w:val="008D76B9"/>
    <w:rsid w:val="008E02FA"/>
    <w:rsid w:val="008E056E"/>
    <w:rsid w:val="008E0588"/>
    <w:rsid w:val="008E0B10"/>
    <w:rsid w:val="008E0D20"/>
    <w:rsid w:val="008E15A2"/>
    <w:rsid w:val="008E40F5"/>
    <w:rsid w:val="008E5FCC"/>
    <w:rsid w:val="008E6102"/>
    <w:rsid w:val="008E71C2"/>
    <w:rsid w:val="008E7B86"/>
    <w:rsid w:val="008E7CDB"/>
    <w:rsid w:val="008F00AE"/>
    <w:rsid w:val="008F1473"/>
    <w:rsid w:val="008F58D1"/>
    <w:rsid w:val="008F5E82"/>
    <w:rsid w:val="00901998"/>
    <w:rsid w:val="009025F2"/>
    <w:rsid w:val="00904A81"/>
    <w:rsid w:val="00905915"/>
    <w:rsid w:val="00906BB0"/>
    <w:rsid w:val="00907169"/>
    <w:rsid w:val="009119AF"/>
    <w:rsid w:val="009121A1"/>
    <w:rsid w:val="009144F6"/>
    <w:rsid w:val="00914B9B"/>
    <w:rsid w:val="00914ED7"/>
    <w:rsid w:val="009171EC"/>
    <w:rsid w:val="00917B8B"/>
    <w:rsid w:val="00917C02"/>
    <w:rsid w:val="00917EC4"/>
    <w:rsid w:val="009201F7"/>
    <w:rsid w:val="00923275"/>
    <w:rsid w:val="00924B8E"/>
    <w:rsid w:val="009258A9"/>
    <w:rsid w:val="0092715A"/>
    <w:rsid w:val="009275CB"/>
    <w:rsid w:val="00931E02"/>
    <w:rsid w:val="00932398"/>
    <w:rsid w:val="00937732"/>
    <w:rsid w:val="0094085B"/>
    <w:rsid w:val="00940AC8"/>
    <w:rsid w:val="00945553"/>
    <w:rsid w:val="00947DD0"/>
    <w:rsid w:val="00954194"/>
    <w:rsid w:val="00956CA2"/>
    <w:rsid w:val="00957E27"/>
    <w:rsid w:val="009605A8"/>
    <w:rsid w:val="00960D0D"/>
    <w:rsid w:val="009619FC"/>
    <w:rsid w:val="0096204C"/>
    <w:rsid w:val="009623D4"/>
    <w:rsid w:val="00962BE7"/>
    <w:rsid w:val="00963C70"/>
    <w:rsid w:val="009644D0"/>
    <w:rsid w:val="00964FA2"/>
    <w:rsid w:val="00965A61"/>
    <w:rsid w:val="009720A5"/>
    <w:rsid w:val="009721B6"/>
    <w:rsid w:val="00974A60"/>
    <w:rsid w:val="009753FA"/>
    <w:rsid w:val="00976D85"/>
    <w:rsid w:val="0098139F"/>
    <w:rsid w:val="00981CE7"/>
    <w:rsid w:val="009823E4"/>
    <w:rsid w:val="00985244"/>
    <w:rsid w:val="009852A3"/>
    <w:rsid w:val="009854A5"/>
    <w:rsid w:val="00985976"/>
    <w:rsid w:val="00987176"/>
    <w:rsid w:val="009877F7"/>
    <w:rsid w:val="009900EF"/>
    <w:rsid w:val="009901BF"/>
    <w:rsid w:val="009908C2"/>
    <w:rsid w:val="00991D57"/>
    <w:rsid w:val="009920DA"/>
    <w:rsid w:val="00992ED0"/>
    <w:rsid w:val="009933C9"/>
    <w:rsid w:val="00993FD2"/>
    <w:rsid w:val="0099738B"/>
    <w:rsid w:val="009A345D"/>
    <w:rsid w:val="009A3544"/>
    <w:rsid w:val="009A408C"/>
    <w:rsid w:val="009A6F11"/>
    <w:rsid w:val="009A78AD"/>
    <w:rsid w:val="009A7B5D"/>
    <w:rsid w:val="009B31E3"/>
    <w:rsid w:val="009B407E"/>
    <w:rsid w:val="009B4420"/>
    <w:rsid w:val="009C3951"/>
    <w:rsid w:val="009C4B88"/>
    <w:rsid w:val="009C7968"/>
    <w:rsid w:val="009D028A"/>
    <w:rsid w:val="009D1D03"/>
    <w:rsid w:val="009D343E"/>
    <w:rsid w:val="009D4C6E"/>
    <w:rsid w:val="009D4ED8"/>
    <w:rsid w:val="009D695B"/>
    <w:rsid w:val="009D6A90"/>
    <w:rsid w:val="009D6CAB"/>
    <w:rsid w:val="009D6F0F"/>
    <w:rsid w:val="009E032A"/>
    <w:rsid w:val="009E0AE0"/>
    <w:rsid w:val="009E31ED"/>
    <w:rsid w:val="009E37E2"/>
    <w:rsid w:val="009E4B24"/>
    <w:rsid w:val="009E4DD2"/>
    <w:rsid w:val="009E5748"/>
    <w:rsid w:val="009E7108"/>
    <w:rsid w:val="009F0460"/>
    <w:rsid w:val="009F0E7A"/>
    <w:rsid w:val="009F16F6"/>
    <w:rsid w:val="009F20F9"/>
    <w:rsid w:val="009F3F94"/>
    <w:rsid w:val="009F555A"/>
    <w:rsid w:val="009F586D"/>
    <w:rsid w:val="009F774D"/>
    <w:rsid w:val="00A000C4"/>
    <w:rsid w:val="00A01D54"/>
    <w:rsid w:val="00A06916"/>
    <w:rsid w:val="00A0799D"/>
    <w:rsid w:val="00A07B32"/>
    <w:rsid w:val="00A07F11"/>
    <w:rsid w:val="00A10CD5"/>
    <w:rsid w:val="00A11935"/>
    <w:rsid w:val="00A13768"/>
    <w:rsid w:val="00A1679B"/>
    <w:rsid w:val="00A1686A"/>
    <w:rsid w:val="00A17E97"/>
    <w:rsid w:val="00A207FC"/>
    <w:rsid w:val="00A2087A"/>
    <w:rsid w:val="00A24C2E"/>
    <w:rsid w:val="00A308C3"/>
    <w:rsid w:val="00A30B64"/>
    <w:rsid w:val="00A31B48"/>
    <w:rsid w:val="00A32249"/>
    <w:rsid w:val="00A33970"/>
    <w:rsid w:val="00A33E0E"/>
    <w:rsid w:val="00A34773"/>
    <w:rsid w:val="00A349DD"/>
    <w:rsid w:val="00A35C81"/>
    <w:rsid w:val="00A3718A"/>
    <w:rsid w:val="00A37699"/>
    <w:rsid w:val="00A37BA9"/>
    <w:rsid w:val="00A40CAA"/>
    <w:rsid w:val="00A42045"/>
    <w:rsid w:val="00A43155"/>
    <w:rsid w:val="00A46647"/>
    <w:rsid w:val="00A47B2E"/>
    <w:rsid w:val="00A500F1"/>
    <w:rsid w:val="00A5171E"/>
    <w:rsid w:val="00A51E84"/>
    <w:rsid w:val="00A536C6"/>
    <w:rsid w:val="00A5478B"/>
    <w:rsid w:val="00A54A58"/>
    <w:rsid w:val="00A550C8"/>
    <w:rsid w:val="00A55BDD"/>
    <w:rsid w:val="00A569D3"/>
    <w:rsid w:val="00A56C31"/>
    <w:rsid w:val="00A56C83"/>
    <w:rsid w:val="00A616B4"/>
    <w:rsid w:val="00A61CD6"/>
    <w:rsid w:val="00A62FE8"/>
    <w:rsid w:val="00A64150"/>
    <w:rsid w:val="00A64410"/>
    <w:rsid w:val="00A64814"/>
    <w:rsid w:val="00A66BB6"/>
    <w:rsid w:val="00A67B1B"/>
    <w:rsid w:val="00A726B3"/>
    <w:rsid w:val="00A72C3D"/>
    <w:rsid w:val="00A73F45"/>
    <w:rsid w:val="00A75CCC"/>
    <w:rsid w:val="00A76609"/>
    <w:rsid w:val="00A805F1"/>
    <w:rsid w:val="00A815B0"/>
    <w:rsid w:val="00A825CA"/>
    <w:rsid w:val="00A834A4"/>
    <w:rsid w:val="00A837F3"/>
    <w:rsid w:val="00A842FC"/>
    <w:rsid w:val="00A86A6F"/>
    <w:rsid w:val="00A927CF"/>
    <w:rsid w:val="00A92995"/>
    <w:rsid w:val="00A94817"/>
    <w:rsid w:val="00AA1CD2"/>
    <w:rsid w:val="00AA3A47"/>
    <w:rsid w:val="00AA4697"/>
    <w:rsid w:val="00AA6B23"/>
    <w:rsid w:val="00AB08A1"/>
    <w:rsid w:val="00AB12A3"/>
    <w:rsid w:val="00AB369D"/>
    <w:rsid w:val="00AB3D8E"/>
    <w:rsid w:val="00AB65B7"/>
    <w:rsid w:val="00AB68E7"/>
    <w:rsid w:val="00AC1666"/>
    <w:rsid w:val="00AC4E24"/>
    <w:rsid w:val="00AC6D5B"/>
    <w:rsid w:val="00AC76BF"/>
    <w:rsid w:val="00AC7A72"/>
    <w:rsid w:val="00AC7C10"/>
    <w:rsid w:val="00AD2927"/>
    <w:rsid w:val="00AD35AB"/>
    <w:rsid w:val="00AD699A"/>
    <w:rsid w:val="00AD7FB4"/>
    <w:rsid w:val="00AE0842"/>
    <w:rsid w:val="00AE185A"/>
    <w:rsid w:val="00AE1F50"/>
    <w:rsid w:val="00AE2B73"/>
    <w:rsid w:val="00AE3371"/>
    <w:rsid w:val="00AE3428"/>
    <w:rsid w:val="00AE6E89"/>
    <w:rsid w:val="00AE72F5"/>
    <w:rsid w:val="00AF0611"/>
    <w:rsid w:val="00AF1CFA"/>
    <w:rsid w:val="00AF1E84"/>
    <w:rsid w:val="00AF3950"/>
    <w:rsid w:val="00AF6902"/>
    <w:rsid w:val="00B028FD"/>
    <w:rsid w:val="00B06A0D"/>
    <w:rsid w:val="00B10637"/>
    <w:rsid w:val="00B11D49"/>
    <w:rsid w:val="00B12FC1"/>
    <w:rsid w:val="00B15E14"/>
    <w:rsid w:val="00B167C6"/>
    <w:rsid w:val="00B20272"/>
    <w:rsid w:val="00B20F2B"/>
    <w:rsid w:val="00B21799"/>
    <w:rsid w:val="00B21A04"/>
    <w:rsid w:val="00B235C2"/>
    <w:rsid w:val="00B24644"/>
    <w:rsid w:val="00B24689"/>
    <w:rsid w:val="00B25707"/>
    <w:rsid w:val="00B265CB"/>
    <w:rsid w:val="00B26F5A"/>
    <w:rsid w:val="00B312FC"/>
    <w:rsid w:val="00B346BD"/>
    <w:rsid w:val="00B364E7"/>
    <w:rsid w:val="00B365FA"/>
    <w:rsid w:val="00B377F4"/>
    <w:rsid w:val="00B44557"/>
    <w:rsid w:val="00B44919"/>
    <w:rsid w:val="00B4635F"/>
    <w:rsid w:val="00B509B9"/>
    <w:rsid w:val="00B51774"/>
    <w:rsid w:val="00B5367E"/>
    <w:rsid w:val="00B61D6F"/>
    <w:rsid w:val="00B64AF1"/>
    <w:rsid w:val="00B67AFB"/>
    <w:rsid w:val="00B7050F"/>
    <w:rsid w:val="00B71D2A"/>
    <w:rsid w:val="00B7706F"/>
    <w:rsid w:val="00B82BA1"/>
    <w:rsid w:val="00B83CF3"/>
    <w:rsid w:val="00B84DCE"/>
    <w:rsid w:val="00B85355"/>
    <w:rsid w:val="00B874AB"/>
    <w:rsid w:val="00B878F5"/>
    <w:rsid w:val="00B9102C"/>
    <w:rsid w:val="00B92B20"/>
    <w:rsid w:val="00B9455F"/>
    <w:rsid w:val="00B948F1"/>
    <w:rsid w:val="00BA00B7"/>
    <w:rsid w:val="00BA06C1"/>
    <w:rsid w:val="00BA1AEC"/>
    <w:rsid w:val="00BA1D6B"/>
    <w:rsid w:val="00BA4AD6"/>
    <w:rsid w:val="00BA5340"/>
    <w:rsid w:val="00BA7600"/>
    <w:rsid w:val="00BA7F6B"/>
    <w:rsid w:val="00BB152E"/>
    <w:rsid w:val="00BB1EB1"/>
    <w:rsid w:val="00BB2B96"/>
    <w:rsid w:val="00BB2D31"/>
    <w:rsid w:val="00BB3338"/>
    <w:rsid w:val="00BB44CF"/>
    <w:rsid w:val="00BB55D4"/>
    <w:rsid w:val="00BB5C2C"/>
    <w:rsid w:val="00BB6FD8"/>
    <w:rsid w:val="00BC072A"/>
    <w:rsid w:val="00BC0C90"/>
    <w:rsid w:val="00BC3179"/>
    <w:rsid w:val="00BC5040"/>
    <w:rsid w:val="00BC5FD7"/>
    <w:rsid w:val="00BD052D"/>
    <w:rsid w:val="00BD0BA7"/>
    <w:rsid w:val="00BD3F24"/>
    <w:rsid w:val="00BD44C5"/>
    <w:rsid w:val="00BD45FA"/>
    <w:rsid w:val="00BD52B8"/>
    <w:rsid w:val="00BD6AB6"/>
    <w:rsid w:val="00BD6F08"/>
    <w:rsid w:val="00BD7EAE"/>
    <w:rsid w:val="00BE08C1"/>
    <w:rsid w:val="00BE0E88"/>
    <w:rsid w:val="00BE3E24"/>
    <w:rsid w:val="00BE6A03"/>
    <w:rsid w:val="00BE700F"/>
    <w:rsid w:val="00BE708C"/>
    <w:rsid w:val="00BF252C"/>
    <w:rsid w:val="00BF396B"/>
    <w:rsid w:val="00BF52AE"/>
    <w:rsid w:val="00BF74B6"/>
    <w:rsid w:val="00C00EB1"/>
    <w:rsid w:val="00C026EE"/>
    <w:rsid w:val="00C03490"/>
    <w:rsid w:val="00C072E3"/>
    <w:rsid w:val="00C10B47"/>
    <w:rsid w:val="00C10F3F"/>
    <w:rsid w:val="00C132CD"/>
    <w:rsid w:val="00C14304"/>
    <w:rsid w:val="00C15E48"/>
    <w:rsid w:val="00C1701E"/>
    <w:rsid w:val="00C20B75"/>
    <w:rsid w:val="00C21206"/>
    <w:rsid w:val="00C21AB6"/>
    <w:rsid w:val="00C22182"/>
    <w:rsid w:val="00C225A5"/>
    <w:rsid w:val="00C22A63"/>
    <w:rsid w:val="00C23734"/>
    <w:rsid w:val="00C23B80"/>
    <w:rsid w:val="00C24C8B"/>
    <w:rsid w:val="00C24ED7"/>
    <w:rsid w:val="00C25DB9"/>
    <w:rsid w:val="00C27E01"/>
    <w:rsid w:val="00C30DDB"/>
    <w:rsid w:val="00C32324"/>
    <w:rsid w:val="00C32410"/>
    <w:rsid w:val="00C333D9"/>
    <w:rsid w:val="00C35833"/>
    <w:rsid w:val="00C3624D"/>
    <w:rsid w:val="00C36AFF"/>
    <w:rsid w:val="00C40BB5"/>
    <w:rsid w:val="00C44137"/>
    <w:rsid w:val="00C4784E"/>
    <w:rsid w:val="00C50935"/>
    <w:rsid w:val="00C50AD6"/>
    <w:rsid w:val="00C527A6"/>
    <w:rsid w:val="00C5421A"/>
    <w:rsid w:val="00C54228"/>
    <w:rsid w:val="00C56B3A"/>
    <w:rsid w:val="00C57F7C"/>
    <w:rsid w:val="00C61F65"/>
    <w:rsid w:val="00C7031D"/>
    <w:rsid w:val="00C70A5E"/>
    <w:rsid w:val="00C72253"/>
    <w:rsid w:val="00C773D5"/>
    <w:rsid w:val="00C776B3"/>
    <w:rsid w:val="00C80A78"/>
    <w:rsid w:val="00C80CD3"/>
    <w:rsid w:val="00C8133D"/>
    <w:rsid w:val="00C81861"/>
    <w:rsid w:val="00C82112"/>
    <w:rsid w:val="00C832E7"/>
    <w:rsid w:val="00C83C81"/>
    <w:rsid w:val="00C85DC0"/>
    <w:rsid w:val="00C9619B"/>
    <w:rsid w:val="00CA0BC5"/>
    <w:rsid w:val="00CA0C7E"/>
    <w:rsid w:val="00CA0FD0"/>
    <w:rsid w:val="00CA1316"/>
    <w:rsid w:val="00CA327E"/>
    <w:rsid w:val="00CA63FE"/>
    <w:rsid w:val="00CA7A4B"/>
    <w:rsid w:val="00CB13DA"/>
    <w:rsid w:val="00CB1B30"/>
    <w:rsid w:val="00CB4DC9"/>
    <w:rsid w:val="00CB58B3"/>
    <w:rsid w:val="00CC1449"/>
    <w:rsid w:val="00CC197D"/>
    <w:rsid w:val="00CC1F70"/>
    <w:rsid w:val="00CC21CA"/>
    <w:rsid w:val="00CC343F"/>
    <w:rsid w:val="00CC407E"/>
    <w:rsid w:val="00CC5DCC"/>
    <w:rsid w:val="00CC61A3"/>
    <w:rsid w:val="00CC7288"/>
    <w:rsid w:val="00CD0392"/>
    <w:rsid w:val="00CD216D"/>
    <w:rsid w:val="00CD2718"/>
    <w:rsid w:val="00CD2719"/>
    <w:rsid w:val="00CD289C"/>
    <w:rsid w:val="00CD3E46"/>
    <w:rsid w:val="00CD7563"/>
    <w:rsid w:val="00CD7AE2"/>
    <w:rsid w:val="00CE09A7"/>
    <w:rsid w:val="00CE37AC"/>
    <w:rsid w:val="00CE4310"/>
    <w:rsid w:val="00CF2384"/>
    <w:rsid w:val="00CF3DA1"/>
    <w:rsid w:val="00CF5115"/>
    <w:rsid w:val="00CF5748"/>
    <w:rsid w:val="00CF67AC"/>
    <w:rsid w:val="00D007A3"/>
    <w:rsid w:val="00D00C8F"/>
    <w:rsid w:val="00D0210D"/>
    <w:rsid w:val="00D02B02"/>
    <w:rsid w:val="00D031B0"/>
    <w:rsid w:val="00D044FC"/>
    <w:rsid w:val="00D04E45"/>
    <w:rsid w:val="00D100DC"/>
    <w:rsid w:val="00D10C78"/>
    <w:rsid w:val="00D14382"/>
    <w:rsid w:val="00D149CD"/>
    <w:rsid w:val="00D15BD4"/>
    <w:rsid w:val="00D16899"/>
    <w:rsid w:val="00D17804"/>
    <w:rsid w:val="00D20C10"/>
    <w:rsid w:val="00D2164C"/>
    <w:rsid w:val="00D219E4"/>
    <w:rsid w:val="00D230D7"/>
    <w:rsid w:val="00D243CC"/>
    <w:rsid w:val="00D24C35"/>
    <w:rsid w:val="00D30055"/>
    <w:rsid w:val="00D316F0"/>
    <w:rsid w:val="00D33B5A"/>
    <w:rsid w:val="00D35032"/>
    <w:rsid w:val="00D35931"/>
    <w:rsid w:val="00D37DB2"/>
    <w:rsid w:val="00D4165B"/>
    <w:rsid w:val="00D4273C"/>
    <w:rsid w:val="00D4399B"/>
    <w:rsid w:val="00D446FB"/>
    <w:rsid w:val="00D460EB"/>
    <w:rsid w:val="00D47164"/>
    <w:rsid w:val="00D50AF0"/>
    <w:rsid w:val="00D50D29"/>
    <w:rsid w:val="00D51595"/>
    <w:rsid w:val="00D52E4F"/>
    <w:rsid w:val="00D70D93"/>
    <w:rsid w:val="00D714A4"/>
    <w:rsid w:val="00D71F15"/>
    <w:rsid w:val="00D721D5"/>
    <w:rsid w:val="00D75FB4"/>
    <w:rsid w:val="00D80DD3"/>
    <w:rsid w:val="00D80E93"/>
    <w:rsid w:val="00D81C90"/>
    <w:rsid w:val="00D82655"/>
    <w:rsid w:val="00D83C9A"/>
    <w:rsid w:val="00D83F45"/>
    <w:rsid w:val="00D8437E"/>
    <w:rsid w:val="00D84962"/>
    <w:rsid w:val="00D85C44"/>
    <w:rsid w:val="00D907C9"/>
    <w:rsid w:val="00D92F22"/>
    <w:rsid w:val="00D9513D"/>
    <w:rsid w:val="00D957B4"/>
    <w:rsid w:val="00D96206"/>
    <w:rsid w:val="00D9622E"/>
    <w:rsid w:val="00DA1082"/>
    <w:rsid w:val="00DB111A"/>
    <w:rsid w:val="00DB229F"/>
    <w:rsid w:val="00DB3A1C"/>
    <w:rsid w:val="00DB3B64"/>
    <w:rsid w:val="00DB532A"/>
    <w:rsid w:val="00DB551F"/>
    <w:rsid w:val="00DB7CAF"/>
    <w:rsid w:val="00DC055B"/>
    <w:rsid w:val="00DC2DFE"/>
    <w:rsid w:val="00DC5939"/>
    <w:rsid w:val="00DC69F3"/>
    <w:rsid w:val="00DC756D"/>
    <w:rsid w:val="00DC7E0B"/>
    <w:rsid w:val="00DD08AE"/>
    <w:rsid w:val="00DD36CB"/>
    <w:rsid w:val="00DD3F4E"/>
    <w:rsid w:val="00DD616F"/>
    <w:rsid w:val="00DD6B90"/>
    <w:rsid w:val="00DD6D67"/>
    <w:rsid w:val="00DE2D51"/>
    <w:rsid w:val="00DE3530"/>
    <w:rsid w:val="00DE356B"/>
    <w:rsid w:val="00DE57D1"/>
    <w:rsid w:val="00DE5E5D"/>
    <w:rsid w:val="00DE7880"/>
    <w:rsid w:val="00DE7D61"/>
    <w:rsid w:val="00DF027D"/>
    <w:rsid w:val="00DF0C35"/>
    <w:rsid w:val="00DF1C56"/>
    <w:rsid w:val="00DF3150"/>
    <w:rsid w:val="00DF4389"/>
    <w:rsid w:val="00DF4ED5"/>
    <w:rsid w:val="00DF5CAC"/>
    <w:rsid w:val="00DF6425"/>
    <w:rsid w:val="00DF6B04"/>
    <w:rsid w:val="00DF7802"/>
    <w:rsid w:val="00E0198A"/>
    <w:rsid w:val="00E031D5"/>
    <w:rsid w:val="00E07C02"/>
    <w:rsid w:val="00E14762"/>
    <w:rsid w:val="00E15272"/>
    <w:rsid w:val="00E155D2"/>
    <w:rsid w:val="00E1773F"/>
    <w:rsid w:val="00E27142"/>
    <w:rsid w:val="00E275E8"/>
    <w:rsid w:val="00E30CE7"/>
    <w:rsid w:val="00E31129"/>
    <w:rsid w:val="00E31C76"/>
    <w:rsid w:val="00E329C6"/>
    <w:rsid w:val="00E336B7"/>
    <w:rsid w:val="00E34F4A"/>
    <w:rsid w:val="00E3781F"/>
    <w:rsid w:val="00E41F19"/>
    <w:rsid w:val="00E42948"/>
    <w:rsid w:val="00E42FF2"/>
    <w:rsid w:val="00E43AD6"/>
    <w:rsid w:val="00E450E4"/>
    <w:rsid w:val="00E46BE5"/>
    <w:rsid w:val="00E50768"/>
    <w:rsid w:val="00E51ADA"/>
    <w:rsid w:val="00E51F9A"/>
    <w:rsid w:val="00E60EFD"/>
    <w:rsid w:val="00E6125F"/>
    <w:rsid w:val="00E61DC4"/>
    <w:rsid w:val="00E6217C"/>
    <w:rsid w:val="00E63CA0"/>
    <w:rsid w:val="00E6561C"/>
    <w:rsid w:val="00E65E9A"/>
    <w:rsid w:val="00E67F42"/>
    <w:rsid w:val="00E71E25"/>
    <w:rsid w:val="00E71F3E"/>
    <w:rsid w:val="00E817A6"/>
    <w:rsid w:val="00E821B8"/>
    <w:rsid w:val="00E82C91"/>
    <w:rsid w:val="00E83EDB"/>
    <w:rsid w:val="00E84272"/>
    <w:rsid w:val="00E85023"/>
    <w:rsid w:val="00E85F4B"/>
    <w:rsid w:val="00E87C36"/>
    <w:rsid w:val="00E943D9"/>
    <w:rsid w:val="00E95186"/>
    <w:rsid w:val="00E979F9"/>
    <w:rsid w:val="00E97C31"/>
    <w:rsid w:val="00EA0252"/>
    <w:rsid w:val="00EA05EB"/>
    <w:rsid w:val="00EA2E48"/>
    <w:rsid w:val="00EA2EC9"/>
    <w:rsid w:val="00EA3034"/>
    <w:rsid w:val="00EA6C8A"/>
    <w:rsid w:val="00EA6E63"/>
    <w:rsid w:val="00EB0A40"/>
    <w:rsid w:val="00EB0AB5"/>
    <w:rsid w:val="00EB145A"/>
    <w:rsid w:val="00EB21C7"/>
    <w:rsid w:val="00EB2E3A"/>
    <w:rsid w:val="00EB3B3E"/>
    <w:rsid w:val="00EB3FE1"/>
    <w:rsid w:val="00EB5DF1"/>
    <w:rsid w:val="00EB60B9"/>
    <w:rsid w:val="00EB6408"/>
    <w:rsid w:val="00EB6496"/>
    <w:rsid w:val="00EB7230"/>
    <w:rsid w:val="00EC03D3"/>
    <w:rsid w:val="00EC6031"/>
    <w:rsid w:val="00EC722B"/>
    <w:rsid w:val="00ED1AFF"/>
    <w:rsid w:val="00ED2207"/>
    <w:rsid w:val="00ED221A"/>
    <w:rsid w:val="00ED35AC"/>
    <w:rsid w:val="00ED408F"/>
    <w:rsid w:val="00ED4D41"/>
    <w:rsid w:val="00ED6551"/>
    <w:rsid w:val="00EE14DB"/>
    <w:rsid w:val="00EE306D"/>
    <w:rsid w:val="00EE4D36"/>
    <w:rsid w:val="00EE5460"/>
    <w:rsid w:val="00EE6299"/>
    <w:rsid w:val="00EE7269"/>
    <w:rsid w:val="00EF1128"/>
    <w:rsid w:val="00EF21B9"/>
    <w:rsid w:val="00EF37AE"/>
    <w:rsid w:val="00EF4AB5"/>
    <w:rsid w:val="00EF4BB4"/>
    <w:rsid w:val="00EF600C"/>
    <w:rsid w:val="00EF60DF"/>
    <w:rsid w:val="00F003F7"/>
    <w:rsid w:val="00F017FE"/>
    <w:rsid w:val="00F018CF"/>
    <w:rsid w:val="00F019DE"/>
    <w:rsid w:val="00F03677"/>
    <w:rsid w:val="00F03F84"/>
    <w:rsid w:val="00F062CD"/>
    <w:rsid w:val="00F070BF"/>
    <w:rsid w:val="00F07B02"/>
    <w:rsid w:val="00F12F22"/>
    <w:rsid w:val="00F158A3"/>
    <w:rsid w:val="00F2177C"/>
    <w:rsid w:val="00F21866"/>
    <w:rsid w:val="00F22279"/>
    <w:rsid w:val="00F22569"/>
    <w:rsid w:val="00F239E1"/>
    <w:rsid w:val="00F254AA"/>
    <w:rsid w:val="00F362A1"/>
    <w:rsid w:val="00F367DE"/>
    <w:rsid w:val="00F36DF2"/>
    <w:rsid w:val="00F413FD"/>
    <w:rsid w:val="00F41824"/>
    <w:rsid w:val="00F45193"/>
    <w:rsid w:val="00F466B8"/>
    <w:rsid w:val="00F47B59"/>
    <w:rsid w:val="00F500CD"/>
    <w:rsid w:val="00F50207"/>
    <w:rsid w:val="00F51F8D"/>
    <w:rsid w:val="00F52401"/>
    <w:rsid w:val="00F52F7D"/>
    <w:rsid w:val="00F55405"/>
    <w:rsid w:val="00F55946"/>
    <w:rsid w:val="00F5771C"/>
    <w:rsid w:val="00F60372"/>
    <w:rsid w:val="00F610CA"/>
    <w:rsid w:val="00F616D8"/>
    <w:rsid w:val="00F61816"/>
    <w:rsid w:val="00F63CEC"/>
    <w:rsid w:val="00F64752"/>
    <w:rsid w:val="00F7378B"/>
    <w:rsid w:val="00F737F8"/>
    <w:rsid w:val="00F73899"/>
    <w:rsid w:val="00F743D0"/>
    <w:rsid w:val="00F7476D"/>
    <w:rsid w:val="00F7588F"/>
    <w:rsid w:val="00F80169"/>
    <w:rsid w:val="00F80900"/>
    <w:rsid w:val="00F811A5"/>
    <w:rsid w:val="00F818FC"/>
    <w:rsid w:val="00F82F76"/>
    <w:rsid w:val="00F8322B"/>
    <w:rsid w:val="00F83F13"/>
    <w:rsid w:val="00F84F3E"/>
    <w:rsid w:val="00F85CC3"/>
    <w:rsid w:val="00F86843"/>
    <w:rsid w:val="00F872A9"/>
    <w:rsid w:val="00F90819"/>
    <w:rsid w:val="00F91A30"/>
    <w:rsid w:val="00F92507"/>
    <w:rsid w:val="00F92C92"/>
    <w:rsid w:val="00F93FA5"/>
    <w:rsid w:val="00F94834"/>
    <w:rsid w:val="00F96FD5"/>
    <w:rsid w:val="00FA0039"/>
    <w:rsid w:val="00FA0416"/>
    <w:rsid w:val="00FA060F"/>
    <w:rsid w:val="00FA1AB6"/>
    <w:rsid w:val="00FA236B"/>
    <w:rsid w:val="00FA3531"/>
    <w:rsid w:val="00FA387F"/>
    <w:rsid w:val="00FA38FA"/>
    <w:rsid w:val="00FA3A6A"/>
    <w:rsid w:val="00FA68AB"/>
    <w:rsid w:val="00FB0392"/>
    <w:rsid w:val="00FB1627"/>
    <w:rsid w:val="00FB2721"/>
    <w:rsid w:val="00FB4158"/>
    <w:rsid w:val="00FB4D86"/>
    <w:rsid w:val="00FB4E12"/>
    <w:rsid w:val="00FB6703"/>
    <w:rsid w:val="00FB6C2E"/>
    <w:rsid w:val="00FB76F2"/>
    <w:rsid w:val="00FC0F30"/>
    <w:rsid w:val="00FC1EE9"/>
    <w:rsid w:val="00FC6142"/>
    <w:rsid w:val="00FD11CB"/>
    <w:rsid w:val="00FD2645"/>
    <w:rsid w:val="00FD3DE5"/>
    <w:rsid w:val="00FD4E4A"/>
    <w:rsid w:val="00FD51F4"/>
    <w:rsid w:val="00FD70F2"/>
    <w:rsid w:val="00FD7984"/>
    <w:rsid w:val="00FE0067"/>
    <w:rsid w:val="00FE04C5"/>
    <w:rsid w:val="00FE12DD"/>
    <w:rsid w:val="00FE36E8"/>
    <w:rsid w:val="00FE3A03"/>
    <w:rsid w:val="00FE55A9"/>
    <w:rsid w:val="00FE5711"/>
    <w:rsid w:val="00FE59F6"/>
    <w:rsid w:val="00FF0D4F"/>
    <w:rsid w:val="00FF1903"/>
    <w:rsid w:val="00FF51F9"/>
    <w:rsid w:val="00FF60B3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516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iPriority w:val="99"/>
    <w:rsid w:val="00345166"/>
    <w:rPr>
      <w:sz w:val="28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345166"/>
    <w:rPr>
      <w:rFonts w:ascii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34516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7245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35srz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121</TotalTime>
  <Pages>2</Pages>
  <Words>708</Words>
  <Characters>4040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Вежливцева</dc:creator>
  <cp:keywords/>
  <dc:description/>
  <cp:lastModifiedBy>35srz</cp:lastModifiedBy>
  <cp:revision>5</cp:revision>
  <cp:lastPrinted>2013-03-27T14:34:00Z</cp:lastPrinted>
  <dcterms:created xsi:type="dcterms:W3CDTF">2013-03-26T13:16:00Z</dcterms:created>
  <dcterms:modified xsi:type="dcterms:W3CDTF">2013-03-27T14:34:00Z</dcterms:modified>
</cp:coreProperties>
</file>